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46" w:rsidRPr="00451E6C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Courier New"/>
          <w:b/>
          <w:i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i/>
          <w:sz w:val="24"/>
          <w:szCs w:val="24"/>
          <w:lang w:eastAsia="ru-RU"/>
        </w:rPr>
        <w:t>Руководителям образовательных учреждений</w:t>
      </w:r>
    </w:p>
    <w:p w:rsidR="00B71846" w:rsidRPr="00451E6C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Courier New"/>
          <w:b/>
          <w:i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i/>
          <w:sz w:val="24"/>
          <w:szCs w:val="24"/>
          <w:lang w:eastAsia="ru-RU"/>
        </w:rPr>
        <w:t>11.09.2013</w:t>
      </w:r>
    </w:p>
    <w:p w:rsidR="00B71846" w:rsidRPr="00451E6C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360E5F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360E5F">
        <w:rPr>
          <w:rFonts w:ascii="Times New Roman" w:hAnsi="Times New Roman" w:cs="Courier New"/>
          <w:b/>
          <w:sz w:val="24"/>
          <w:szCs w:val="24"/>
          <w:lang w:eastAsia="ru-RU"/>
        </w:rPr>
        <w:t>Уважаемые коллеги!</w:t>
      </w:r>
    </w:p>
    <w:p w:rsidR="00B71846" w:rsidRPr="00360E5F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 xml:space="preserve">    Информируем вас о международном конкурсе «Английский в школе»,  в рамках которого  участникам предоставляется возможность проверить свои знания по английскому языку  и дополнить свои портфолио при достижении положительного результата. Конкурс является самостоятельным Интернет-проектом, направленным на выявление и поддержку одаренных детей.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Положение о конкурсе  «Английский в школе»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1.Общие положения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Цель конкурса - создание педагогических условий для гармоничного развития личности одаренных обучающихся.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Задачи конкурса: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- выявление одаренных учащихся, демонстрирующих способности по предмету «Английский язык»;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- поддержка педагогов, работающих с одаренными детьми;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- стимулирование учащихся и педагогов к участию в сетевых проектах;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 xml:space="preserve">- поощрение педагогов и </w:t>
      </w:r>
      <w:r>
        <w:rPr>
          <w:rFonts w:ascii="Times New Roman" w:hAnsi="Times New Roman" w:cs="Courier New"/>
          <w:sz w:val="24"/>
          <w:szCs w:val="24"/>
          <w:lang w:eastAsia="ru-RU"/>
        </w:rPr>
        <w:t>об</w:t>
      </w:r>
      <w:r w:rsidRPr="00451E6C">
        <w:rPr>
          <w:rFonts w:ascii="Times New Roman" w:hAnsi="Times New Roman" w:cs="Courier New"/>
          <w:sz w:val="24"/>
          <w:szCs w:val="24"/>
          <w:lang w:eastAsia="ru-RU"/>
        </w:rPr>
        <w:t>уча</w:t>
      </w:r>
      <w:r>
        <w:rPr>
          <w:rFonts w:ascii="Times New Roman" w:hAnsi="Times New Roman" w:cs="Courier New"/>
          <w:sz w:val="24"/>
          <w:szCs w:val="24"/>
          <w:lang w:eastAsia="ru-RU"/>
        </w:rPr>
        <w:t>ю</w:t>
      </w:r>
      <w:r w:rsidRPr="00451E6C">
        <w:rPr>
          <w:rFonts w:ascii="Times New Roman" w:hAnsi="Times New Roman" w:cs="Courier New"/>
          <w:sz w:val="24"/>
          <w:szCs w:val="24"/>
          <w:lang w:eastAsia="ru-RU"/>
        </w:rPr>
        <w:t>щихся, показывающих высокое знание английского языка.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2.Участники конкурса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В конкурсе могут принять участие учащиеся 2-11 классов общеобразовательных школ. Номинации конкурса: 2-4 классы, 5-6 классы, 7-8 классы, 9-10 классы, 11- студенты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3.Порядок участия в конкурсе</w:t>
      </w:r>
    </w:p>
    <w:p w:rsidR="00B71846" w:rsidRPr="00451E6C" w:rsidRDefault="00B71846" w:rsidP="00451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3.1.За участие в конкурсе вносится оргвзнос.  Собранные средства расходуются на организацию и проведение конкурса  и оплату работы членов Оргкомитета. Также, если позволяет бюджет конкурса, эти средства могут расходоваться и на поощрение участников конкурса. Размер оргвзноса, различные льготы, поощрения и бонусы на каждый тур конкурса определяются отдельно и подробно описываются в приложениях к настоящему Положению.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3.2. Образовательное учреждение, обучающиеся которого желают принять участие в конкурсе, назначает локального координатора, который подготавливает для подачи в Оргкомитет заявку и цифровую копию платежного документа  после оплаты оргвзносов. Бланки заявок и квитанций (при оплате через банк) скачиваются с сайта на каждый тур конкурса отдельно со страницы «Принять участие».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3.3. Локальный координатор скачивает с сайта конкурса задания по своим номинациям, инструкции по их выполнению и обеспечивает заданиями всех участников конкурса.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3.4. Задания выполняются в текстовом редакторе MS Word в специальном бланке-шаблоне в оговоренные сроки и на условиях проведения конкретного тура конкурса. За соблюдением условий выполнения заданий на местах отвечает локальный координатор.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3.5. Локальный координатор высылает по электронной почте в Оргкомитет ОДНОВРЕМЕННО: заявку, копию платежного документа, выполненные задания в сроки, установленные правилами проводимого тура конкурса. Правила оформления и отправки заявок и выполненных работ публикуются на странице «Принять участие» и в конкурсных заданиях.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3.6. После публикации на сайте итоговых протоколов Жюри с результатами тура конкурса, локальные координаторы на свой электронный адрес (указанный в заявке и подтвержденный на получение рассылки от конкурса) получают информацию о том,  где и как они могут скачать наградные документы, завоеванные их участниками и получить другие призы, если они предусмотрены данным туром конкурса.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4.Порядок проведения конкурса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4.1. Оргкомитет через сайт конкурса и другие рекламно-информационные каналы заявляет о старте очередного тура конкурса и начале приема заявок и выполненных работ по конкурсным заданиям.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4.2. Заявки, бланки квитанций, конкурсные задания и инструкции по их выполнению и оформлению выкладываются на сайте конкурса в день старта очередного тура. И находятся на сайте все время действия тура конкурса.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4.3. После приема Оргкомитетом  заявок, выполненных работ и копий платежных документов производится предварительная регистрация участников в конкурсе.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Предварительно зарегистрированными участниками конкурса признаются, те участники, локальный координатор которых прислал полностью заполненную заявку, правильно оформленные выполненные работы и копию платежного документа. Оргкомитет уведомляет всех, удовлетворяющих этим условиям, об их предварительной регистрации на конкурс и приеме конкурсных работ на проверку.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4.4. Жюри конкурса начинает проверку работ.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4.5. Параллельно с работой Жюри Оргкомитет конкурса начинает проверку поступления оргвзносов на счет учредителя конкурса и принимает решение об окончательной регистрации участников в конкурсе.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Внимание! Окончательная регистрация в конкурсе происходит только после поступления оргвзносов на счет учредителя конкурса.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В случае, если до конца срока отведенного на работу Жюри по проверке конкурсных работ, оргвзносы участников не поступят на счет, Оргкомитет  вышлет письмо локальным координаторам таких участников с просьбой оказать помощь в поиске переведенных ими денег.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Доступ к наградным документам и другим призам конкурса локальный координатор этих участников получит  только после его ответа Оргкомитету о результатах предпринятых им усилий по поиску «потерявшихся» оргвзносов.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Оргкомитет принимает решение об окончательной регистрации таких участников и получении ими наград индивидуально в каждом случае.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Если локальные координаторы не получат в свой адрес уведомления от Оргкомитета об  отсутствии их платежей на счете, это означает, что все участники, заявленные этими локальными координаторами, прошли окончательную регистрацию на конкурсе и имеют беспрепятственный доступ к получению наград конкурса.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4.6. Результаты Жюри конкурса публикуются на этом сайте.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4.7. Начинается процесс награждение участников конкурса.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5. Награждение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>
        <w:rPr>
          <w:rFonts w:ascii="Times New Roman" w:hAnsi="Times New Roman" w:cs="Courier New"/>
          <w:sz w:val="24"/>
          <w:szCs w:val="24"/>
          <w:lang w:eastAsia="ru-RU"/>
        </w:rPr>
        <w:t>5.1.</w:t>
      </w:r>
      <w:r w:rsidRPr="00451E6C">
        <w:rPr>
          <w:rFonts w:ascii="Times New Roman" w:hAnsi="Times New Roman" w:cs="Courier New"/>
          <w:sz w:val="24"/>
          <w:szCs w:val="24"/>
          <w:lang w:eastAsia="ru-RU"/>
        </w:rPr>
        <w:t>Все участники конкурса получают Сертификаты.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>
        <w:rPr>
          <w:rFonts w:ascii="Times New Roman" w:hAnsi="Times New Roman" w:cs="Courier New"/>
          <w:sz w:val="24"/>
          <w:szCs w:val="24"/>
          <w:lang w:eastAsia="ru-RU"/>
        </w:rPr>
        <w:t>5.2.</w:t>
      </w:r>
      <w:r w:rsidRPr="00451E6C">
        <w:rPr>
          <w:rFonts w:ascii="Times New Roman" w:hAnsi="Times New Roman" w:cs="Courier New"/>
          <w:sz w:val="24"/>
          <w:szCs w:val="24"/>
          <w:lang w:eastAsia="ru-RU"/>
        </w:rPr>
        <w:t>Участники, набравшие от 60 до 89 баллов, получают звание и диплом Лауреата.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Участники, набравшие от 90 до 100 баллов, получают звание</w:t>
      </w:r>
      <w:r>
        <w:rPr>
          <w:rFonts w:ascii="Times New Roman" w:hAnsi="Times New Roman" w:cs="Courier New"/>
          <w:sz w:val="24"/>
          <w:szCs w:val="24"/>
          <w:lang w:eastAsia="ru-RU"/>
        </w:rPr>
        <w:t xml:space="preserve"> и диплом Победителя. При этом </w:t>
      </w:r>
      <w:r w:rsidRPr="00451E6C">
        <w:rPr>
          <w:rFonts w:ascii="Times New Roman" w:hAnsi="Times New Roman" w:cs="Courier New"/>
          <w:sz w:val="24"/>
          <w:szCs w:val="24"/>
          <w:lang w:eastAsia="ru-RU"/>
        </w:rPr>
        <w:t>дипломы имеют три степени.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>
        <w:rPr>
          <w:rFonts w:ascii="Times New Roman" w:hAnsi="Times New Roman" w:cs="Courier New"/>
          <w:sz w:val="24"/>
          <w:szCs w:val="24"/>
          <w:lang w:eastAsia="ru-RU"/>
        </w:rPr>
        <w:t>5.3.</w:t>
      </w:r>
      <w:r w:rsidRPr="00451E6C">
        <w:rPr>
          <w:rFonts w:ascii="Times New Roman" w:hAnsi="Times New Roman" w:cs="Courier New"/>
          <w:sz w:val="24"/>
          <w:szCs w:val="24"/>
          <w:lang w:eastAsia="ru-RU"/>
        </w:rPr>
        <w:t>Педагоги, принявшие активное участие в организации и проведении конкурса в качестве локальных координаторов, а также педагоги, подготовившие Победителей, поощряются Благодарственными письмами.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>
        <w:rPr>
          <w:rFonts w:ascii="Times New Roman" w:hAnsi="Times New Roman" w:cs="Courier New"/>
          <w:sz w:val="24"/>
          <w:szCs w:val="24"/>
          <w:lang w:eastAsia="ru-RU"/>
        </w:rPr>
        <w:t>5.4.</w:t>
      </w:r>
      <w:r w:rsidRPr="00451E6C">
        <w:rPr>
          <w:rFonts w:ascii="Times New Roman" w:hAnsi="Times New Roman" w:cs="Courier New"/>
          <w:sz w:val="24"/>
          <w:szCs w:val="24"/>
          <w:lang w:eastAsia="ru-RU"/>
        </w:rPr>
        <w:t>Отдельные туры конкурса могут иметь дополнительные награды. Также Оргкомитет может объявлять о дополнительных наградах конкурса по итогам учебного года для разных категорий участников и организаторов конкурса.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6. Сроки проведения конкурса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Конкурс проводится постоянно в течение года в несколько туров. О конкретных сроках очередного тура конкурса сообщается дополнительно через сайт конкурса, через рассылки и рекламные объявления.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b/>
          <w:sz w:val="24"/>
          <w:szCs w:val="24"/>
          <w:lang w:eastAsia="ru-RU"/>
        </w:rPr>
        <w:t>7. Договор - оферта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Участники конкурса (локальные координаторы), высылая заявку на участие и оплачивая оргвзнос, тем самым выражают свое согласие с договором-офертой.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Приложения к Положению (действующие в настоящие время туры конкурса):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1 тур 2013-2014 учебного года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 xml:space="preserve">Отписаться от рассылки: </w:t>
      </w:r>
      <w:hyperlink r:id="rId4" w:history="1">
        <w:r w:rsidRPr="00451E6C">
          <w:rPr>
            <w:rFonts w:ascii="Times New Roman" w:hAnsi="Times New Roman" w:cs="Courier New"/>
            <w:color w:val="0000FF"/>
            <w:sz w:val="24"/>
            <w:szCs w:val="24"/>
            <w:u w:val="single"/>
            <w:lang w:eastAsia="ru-RU"/>
          </w:rPr>
          <w:t>http://srclick.ru/l_ru/delete.html?q=06UUOS00001vj68Ye7c8409d0007Dou</w:t>
        </w:r>
      </w:hyperlink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val="en-US" w:eastAsia="ru-RU"/>
        </w:rPr>
      </w:pPr>
      <w:r w:rsidRPr="00451E6C">
        <w:rPr>
          <w:rFonts w:ascii="Times New Roman" w:hAnsi="Times New Roman" w:cs="Courier New"/>
          <w:sz w:val="24"/>
          <w:szCs w:val="24"/>
          <w:lang w:val="en-US" w:eastAsia="ru-RU"/>
        </w:rPr>
        <w:t>__________ Information from ESET NOD32 Antivirus, version of virus signature database 8779 (20130909) __________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val="en-US" w:eastAsia="ru-RU"/>
        </w:rPr>
      </w:pPr>
      <w:r w:rsidRPr="00451E6C">
        <w:rPr>
          <w:rFonts w:ascii="Times New Roman" w:hAnsi="Times New Roman" w:cs="Courier New"/>
          <w:sz w:val="24"/>
          <w:szCs w:val="24"/>
          <w:lang w:val="en-US" w:eastAsia="ru-RU"/>
        </w:rPr>
        <w:t>The message was checked by ESET NOD32 Antivirus.</w:t>
      </w:r>
    </w:p>
    <w:p w:rsidR="00B71846" w:rsidRPr="00451E6C" w:rsidRDefault="00B71846" w:rsidP="008968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hyperlink r:id="rId5" w:history="1">
        <w:r w:rsidRPr="00451E6C">
          <w:rPr>
            <w:rFonts w:ascii="Times New Roman" w:hAnsi="Times New Roman" w:cs="Courier New"/>
            <w:color w:val="0000FF"/>
            <w:sz w:val="24"/>
            <w:szCs w:val="24"/>
            <w:u w:val="single"/>
            <w:lang w:eastAsia="ru-RU"/>
          </w:rPr>
          <w:t>http://www.esetnod32.ru/.ml</w:t>
        </w:r>
      </w:hyperlink>
    </w:p>
    <w:p w:rsidR="00B71846" w:rsidRPr="00451E6C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>1 сентября — старт 1 тура конкурса в этом учебном году. Прием работ до 31 октября 2013 года.</w:t>
      </w:r>
    </w:p>
    <w:p w:rsidR="00B71846" w:rsidRPr="00451E6C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p w:rsidR="00B71846" w:rsidRPr="00451E6C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  <w:r w:rsidRPr="00451E6C">
        <w:rPr>
          <w:rFonts w:ascii="Times New Roman" w:hAnsi="Times New Roman" w:cs="Courier New"/>
          <w:sz w:val="24"/>
          <w:szCs w:val="24"/>
          <w:lang w:eastAsia="ru-RU"/>
        </w:rPr>
        <w:tab/>
      </w:r>
    </w:p>
    <w:p w:rsidR="00B71846" w:rsidRPr="00451E6C" w:rsidRDefault="00B71846" w:rsidP="005E2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sz w:val="24"/>
          <w:szCs w:val="24"/>
          <w:lang w:eastAsia="ru-RU"/>
        </w:rPr>
      </w:pPr>
    </w:p>
    <w:sectPr w:rsidR="00B71846" w:rsidRPr="00451E6C" w:rsidSect="0089682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228"/>
    <w:rsid w:val="00000431"/>
    <w:rsid w:val="000022D4"/>
    <w:rsid w:val="00002A32"/>
    <w:rsid w:val="00003F07"/>
    <w:rsid w:val="0000404B"/>
    <w:rsid w:val="00004826"/>
    <w:rsid w:val="00004C03"/>
    <w:rsid w:val="000056CD"/>
    <w:rsid w:val="00006920"/>
    <w:rsid w:val="00010B17"/>
    <w:rsid w:val="00010F57"/>
    <w:rsid w:val="00011241"/>
    <w:rsid w:val="00013305"/>
    <w:rsid w:val="00013B58"/>
    <w:rsid w:val="00016557"/>
    <w:rsid w:val="00017E8D"/>
    <w:rsid w:val="000205CC"/>
    <w:rsid w:val="000205D1"/>
    <w:rsid w:val="00020B3E"/>
    <w:rsid w:val="00021834"/>
    <w:rsid w:val="00022556"/>
    <w:rsid w:val="000234E4"/>
    <w:rsid w:val="00023AD7"/>
    <w:rsid w:val="00024D85"/>
    <w:rsid w:val="00026130"/>
    <w:rsid w:val="00026D2F"/>
    <w:rsid w:val="000300F6"/>
    <w:rsid w:val="00030868"/>
    <w:rsid w:val="000309DF"/>
    <w:rsid w:val="00030E3E"/>
    <w:rsid w:val="00031036"/>
    <w:rsid w:val="000315DE"/>
    <w:rsid w:val="00031DDF"/>
    <w:rsid w:val="00033241"/>
    <w:rsid w:val="000363A6"/>
    <w:rsid w:val="000367F9"/>
    <w:rsid w:val="00037FCC"/>
    <w:rsid w:val="00040E6F"/>
    <w:rsid w:val="00041A87"/>
    <w:rsid w:val="00041FFF"/>
    <w:rsid w:val="0004200A"/>
    <w:rsid w:val="0004360F"/>
    <w:rsid w:val="000439E9"/>
    <w:rsid w:val="00043CDB"/>
    <w:rsid w:val="000448E3"/>
    <w:rsid w:val="00044B93"/>
    <w:rsid w:val="00044FE4"/>
    <w:rsid w:val="00045D3E"/>
    <w:rsid w:val="000500A3"/>
    <w:rsid w:val="0005137C"/>
    <w:rsid w:val="000515AA"/>
    <w:rsid w:val="00051E97"/>
    <w:rsid w:val="00054E31"/>
    <w:rsid w:val="00054F56"/>
    <w:rsid w:val="00056A6A"/>
    <w:rsid w:val="00056EDC"/>
    <w:rsid w:val="00057E5D"/>
    <w:rsid w:val="000616C7"/>
    <w:rsid w:val="00061F5D"/>
    <w:rsid w:val="00062D13"/>
    <w:rsid w:val="00063268"/>
    <w:rsid w:val="000646EC"/>
    <w:rsid w:val="00065552"/>
    <w:rsid w:val="00066546"/>
    <w:rsid w:val="00066792"/>
    <w:rsid w:val="00067141"/>
    <w:rsid w:val="000711B4"/>
    <w:rsid w:val="00072148"/>
    <w:rsid w:val="000724BD"/>
    <w:rsid w:val="000730F0"/>
    <w:rsid w:val="00074EF6"/>
    <w:rsid w:val="00075542"/>
    <w:rsid w:val="00075D6E"/>
    <w:rsid w:val="00075F1F"/>
    <w:rsid w:val="000774B7"/>
    <w:rsid w:val="0007752A"/>
    <w:rsid w:val="000807B4"/>
    <w:rsid w:val="00080B34"/>
    <w:rsid w:val="00080E2D"/>
    <w:rsid w:val="00081E8A"/>
    <w:rsid w:val="0008230B"/>
    <w:rsid w:val="000830D4"/>
    <w:rsid w:val="0008310F"/>
    <w:rsid w:val="00083C8E"/>
    <w:rsid w:val="00083CF0"/>
    <w:rsid w:val="00083F1D"/>
    <w:rsid w:val="00084250"/>
    <w:rsid w:val="00084FF5"/>
    <w:rsid w:val="000859AF"/>
    <w:rsid w:val="00085D8A"/>
    <w:rsid w:val="00086610"/>
    <w:rsid w:val="00086823"/>
    <w:rsid w:val="00087A14"/>
    <w:rsid w:val="00087BC9"/>
    <w:rsid w:val="00087E36"/>
    <w:rsid w:val="00090110"/>
    <w:rsid w:val="0009069C"/>
    <w:rsid w:val="00090AC0"/>
    <w:rsid w:val="00090D26"/>
    <w:rsid w:val="0009191B"/>
    <w:rsid w:val="00092080"/>
    <w:rsid w:val="0009230B"/>
    <w:rsid w:val="00092B60"/>
    <w:rsid w:val="00092FCD"/>
    <w:rsid w:val="000935A9"/>
    <w:rsid w:val="00093769"/>
    <w:rsid w:val="00094083"/>
    <w:rsid w:val="000944FF"/>
    <w:rsid w:val="0009467C"/>
    <w:rsid w:val="00095291"/>
    <w:rsid w:val="00095F8D"/>
    <w:rsid w:val="00096510"/>
    <w:rsid w:val="00097EE0"/>
    <w:rsid w:val="000A083B"/>
    <w:rsid w:val="000A122B"/>
    <w:rsid w:val="000A34AE"/>
    <w:rsid w:val="000A388A"/>
    <w:rsid w:val="000A3ACA"/>
    <w:rsid w:val="000A7F53"/>
    <w:rsid w:val="000B0D66"/>
    <w:rsid w:val="000B11E1"/>
    <w:rsid w:val="000B148D"/>
    <w:rsid w:val="000B15BE"/>
    <w:rsid w:val="000B19DF"/>
    <w:rsid w:val="000B1A09"/>
    <w:rsid w:val="000B3081"/>
    <w:rsid w:val="000B4288"/>
    <w:rsid w:val="000B48A0"/>
    <w:rsid w:val="000B7129"/>
    <w:rsid w:val="000B77DA"/>
    <w:rsid w:val="000B7896"/>
    <w:rsid w:val="000B7A5D"/>
    <w:rsid w:val="000C1096"/>
    <w:rsid w:val="000C12CE"/>
    <w:rsid w:val="000C157F"/>
    <w:rsid w:val="000C195B"/>
    <w:rsid w:val="000C20C5"/>
    <w:rsid w:val="000C2422"/>
    <w:rsid w:val="000C24AB"/>
    <w:rsid w:val="000C2789"/>
    <w:rsid w:val="000C3A53"/>
    <w:rsid w:val="000C4DC1"/>
    <w:rsid w:val="000C5444"/>
    <w:rsid w:val="000C6076"/>
    <w:rsid w:val="000C6086"/>
    <w:rsid w:val="000C6C49"/>
    <w:rsid w:val="000C7B0E"/>
    <w:rsid w:val="000D1A01"/>
    <w:rsid w:val="000D1CBB"/>
    <w:rsid w:val="000D23C9"/>
    <w:rsid w:val="000D2B74"/>
    <w:rsid w:val="000D4024"/>
    <w:rsid w:val="000D4081"/>
    <w:rsid w:val="000D4B6E"/>
    <w:rsid w:val="000D5D1C"/>
    <w:rsid w:val="000D7962"/>
    <w:rsid w:val="000D7D4E"/>
    <w:rsid w:val="000E08D3"/>
    <w:rsid w:val="000E0987"/>
    <w:rsid w:val="000E152B"/>
    <w:rsid w:val="000E1E02"/>
    <w:rsid w:val="000E3D89"/>
    <w:rsid w:val="000E5AD8"/>
    <w:rsid w:val="000E5EDD"/>
    <w:rsid w:val="000E66D3"/>
    <w:rsid w:val="000E66F3"/>
    <w:rsid w:val="000E6976"/>
    <w:rsid w:val="000F0BD4"/>
    <w:rsid w:val="000F17C5"/>
    <w:rsid w:val="000F1DF5"/>
    <w:rsid w:val="000F26F4"/>
    <w:rsid w:val="000F278C"/>
    <w:rsid w:val="000F4CD6"/>
    <w:rsid w:val="000F5163"/>
    <w:rsid w:val="000F5188"/>
    <w:rsid w:val="000F5822"/>
    <w:rsid w:val="000F6077"/>
    <w:rsid w:val="000F693C"/>
    <w:rsid w:val="000F729E"/>
    <w:rsid w:val="000F72E7"/>
    <w:rsid w:val="000F751B"/>
    <w:rsid w:val="00100DC5"/>
    <w:rsid w:val="0010144B"/>
    <w:rsid w:val="00102CDF"/>
    <w:rsid w:val="0010306F"/>
    <w:rsid w:val="00103889"/>
    <w:rsid w:val="00103C8A"/>
    <w:rsid w:val="00104B5A"/>
    <w:rsid w:val="00104C4A"/>
    <w:rsid w:val="0010570C"/>
    <w:rsid w:val="00105E05"/>
    <w:rsid w:val="00107D17"/>
    <w:rsid w:val="00111414"/>
    <w:rsid w:val="00112118"/>
    <w:rsid w:val="0011287C"/>
    <w:rsid w:val="00112AEF"/>
    <w:rsid w:val="00112D87"/>
    <w:rsid w:val="00112F77"/>
    <w:rsid w:val="0011304F"/>
    <w:rsid w:val="001131BA"/>
    <w:rsid w:val="00113473"/>
    <w:rsid w:val="00113A6F"/>
    <w:rsid w:val="001142FE"/>
    <w:rsid w:val="00116BF8"/>
    <w:rsid w:val="00116E71"/>
    <w:rsid w:val="00117005"/>
    <w:rsid w:val="00117D04"/>
    <w:rsid w:val="001208AB"/>
    <w:rsid w:val="001209F8"/>
    <w:rsid w:val="001223BE"/>
    <w:rsid w:val="001245C8"/>
    <w:rsid w:val="00125B8C"/>
    <w:rsid w:val="00125E0E"/>
    <w:rsid w:val="0012600F"/>
    <w:rsid w:val="001271FA"/>
    <w:rsid w:val="00127AA7"/>
    <w:rsid w:val="00127B16"/>
    <w:rsid w:val="00127D3A"/>
    <w:rsid w:val="0013409E"/>
    <w:rsid w:val="001347BE"/>
    <w:rsid w:val="00135E55"/>
    <w:rsid w:val="0013617D"/>
    <w:rsid w:val="00136D92"/>
    <w:rsid w:val="00137E95"/>
    <w:rsid w:val="00140E27"/>
    <w:rsid w:val="00141028"/>
    <w:rsid w:val="00141F63"/>
    <w:rsid w:val="00142D5B"/>
    <w:rsid w:val="00144970"/>
    <w:rsid w:val="0014499A"/>
    <w:rsid w:val="00145347"/>
    <w:rsid w:val="001467E7"/>
    <w:rsid w:val="00147274"/>
    <w:rsid w:val="00147A87"/>
    <w:rsid w:val="00150CAB"/>
    <w:rsid w:val="00150FB3"/>
    <w:rsid w:val="00151E7E"/>
    <w:rsid w:val="001529C0"/>
    <w:rsid w:val="00152C66"/>
    <w:rsid w:val="0015389B"/>
    <w:rsid w:val="001542CD"/>
    <w:rsid w:val="00154312"/>
    <w:rsid w:val="0015471E"/>
    <w:rsid w:val="00154F7F"/>
    <w:rsid w:val="0015591C"/>
    <w:rsid w:val="00155F60"/>
    <w:rsid w:val="00156131"/>
    <w:rsid w:val="0015631B"/>
    <w:rsid w:val="00156B7F"/>
    <w:rsid w:val="001573D6"/>
    <w:rsid w:val="00157506"/>
    <w:rsid w:val="001606D5"/>
    <w:rsid w:val="00160921"/>
    <w:rsid w:val="00160CB5"/>
    <w:rsid w:val="0016205D"/>
    <w:rsid w:val="00163067"/>
    <w:rsid w:val="001639AA"/>
    <w:rsid w:val="00163AE3"/>
    <w:rsid w:val="001646E9"/>
    <w:rsid w:val="00164759"/>
    <w:rsid w:val="0016631B"/>
    <w:rsid w:val="00166D65"/>
    <w:rsid w:val="001676EC"/>
    <w:rsid w:val="00170977"/>
    <w:rsid w:val="00171F15"/>
    <w:rsid w:val="001720D5"/>
    <w:rsid w:val="001732F4"/>
    <w:rsid w:val="0017390A"/>
    <w:rsid w:val="00174B13"/>
    <w:rsid w:val="00175092"/>
    <w:rsid w:val="001750B1"/>
    <w:rsid w:val="00175220"/>
    <w:rsid w:val="00175651"/>
    <w:rsid w:val="00175F4E"/>
    <w:rsid w:val="0018003F"/>
    <w:rsid w:val="00180423"/>
    <w:rsid w:val="00180A82"/>
    <w:rsid w:val="00181451"/>
    <w:rsid w:val="0018221C"/>
    <w:rsid w:val="00182C26"/>
    <w:rsid w:val="00183879"/>
    <w:rsid w:val="0018471D"/>
    <w:rsid w:val="00184B29"/>
    <w:rsid w:val="001858F6"/>
    <w:rsid w:val="00186CD1"/>
    <w:rsid w:val="001905CC"/>
    <w:rsid w:val="00190B0D"/>
    <w:rsid w:val="00190EA2"/>
    <w:rsid w:val="00191876"/>
    <w:rsid w:val="00191C81"/>
    <w:rsid w:val="00192E86"/>
    <w:rsid w:val="001940D6"/>
    <w:rsid w:val="0019422F"/>
    <w:rsid w:val="00196F06"/>
    <w:rsid w:val="001972D0"/>
    <w:rsid w:val="001A095F"/>
    <w:rsid w:val="001A14A8"/>
    <w:rsid w:val="001A1A3F"/>
    <w:rsid w:val="001A1B7E"/>
    <w:rsid w:val="001A4561"/>
    <w:rsid w:val="001A4C0E"/>
    <w:rsid w:val="001A4D2B"/>
    <w:rsid w:val="001A5C39"/>
    <w:rsid w:val="001A6227"/>
    <w:rsid w:val="001B0EDA"/>
    <w:rsid w:val="001B1069"/>
    <w:rsid w:val="001B1718"/>
    <w:rsid w:val="001B238F"/>
    <w:rsid w:val="001B27DC"/>
    <w:rsid w:val="001B362F"/>
    <w:rsid w:val="001B3D2E"/>
    <w:rsid w:val="001B3F51"/>
    <w:rsid w:val="001B4E2C"/>
    <w:rsid w:val="001B5286"/>
    <w:rsid w:val="001B637A"/>
    <w:rsid w:val="001B6AA2"/>
    <w:rsid w:val="001B7113"/>
    <w:rsid w:val="001B73C1"/>
    <w:rsid w:val="001B7EF1"/>
    <w:rsid w:val="001C0B47"/>
    <w:rsid w:val="001C15CD"/>
    <w:rsid w:val="001C2153"/>
    <w:rsid w:val="001C2374"/>
    <w:rsid w:val="001C3338"/>
    <w:rsid w:val="001C4BA6"/>
    <w:rsid w:val="001C4CD9"/>
    <w:rsid w:val="001C4E5B"/>
    <w:rsid w:val="001C64A5"/>
    <w:rsid w:val="001D29A4"/>
    <w:rsid w:val="001D30F2"/>
    <w:rsid w:val="001D374A"/>
    <w:rsid w:val="001D4837"/>
    <w:rsid w:val="001D628C"/>
    <w:rsid w:val="001D6E43"/>
    <w:rsid w:val="001D70A0"/>
    <w:rsid w:val="001D7447"/>
    <w:rsid w:val="001D7F68"/>
    <w:rsid w:val="001E05FA"/>
    <w:rsid w:val="001E1075"/>
    <w:rsid w:val="001E2DEE"/>
    <w:rsid w:val="001E3124"/>
    <w:rsid w:val="001E378A"/>
    <w:rsid w:val="001E4053"/>
    <w:rsid w:val="001E48CE"/>
    <w:rsid w:val="001E5B56"/>
    <w:rsid w:val="001E5ED5"/>
    <w:rsid w:val="001E66C9"/>
    <w:rsid w:val="001E6861"/>
    <w:rsid w:val="001F05F4"/>
    <w:rsid w:val="001F10A8"/>
    <w:rsid w:val="001F1271"/>
    <w:rsid w:val="001F1502"/>
    <w:rsid w:val="001F1A7A"/>
    <w:rsid w:val="001F1CC8"/>
    <w:rsid w:val="001F25C3"/>
    <w:rsid w:val="001F3029"/>
    <w:rsid w:val="001F302B"/>
    <w:rsid w:val="001F3644"/>
    <w:rsid w:val="001F38AA"/>
    <w:rsid w:val="001F48BA"/>
    <w:rsid w:val="001F604E"/>
    <w:rsid w:val="001F77D7"/>
    <w:rsid w:val="001F7C4B"/>
    <w:rsid w:val="002005EE"/>
    <w:rsid w:val="00201DC5"/>
    <w:rsid w:val="00202072"/>
    <w:rsid w:val="002031AD"/>
    <w:rsid w:val="002038F0"/>
    <w:rsid w:val="0020443D"/>
    <w:rsid w:val="00204AA2"/>
    <w:rsid w:val="00205C8A"/>
    <w:rsid w:val="00206DFF"/>
    <w:rsid w:val="0020750B"/>
    <w:rsid w:val="002078A5"/>
    <w:rsid w:val="00207D09"/>
    <w:rsid w:val="00210321"/>
    <w:rsid w:val="002104C6"/>
    <w:rsid w:val="0021186A"/>
    <w:rsid w:val="00212BED"/>
    <w:rsid w:val="002132CB"/>
    <w:rsid w:val="00213C4D"/>
    <w:rsid w:val="00213E4D"/>
    <w:rsid w:val="00214694"/>
    <w:rsid w:val="00215CD4"/>
    <w:rsid w:val="0021739C"/>
    <w:rsid w:val="00217871"/>
    <w:rsid w:val="00221888"/>
    <w:rsid w:val="00221958"/>
    <w:rsid w:val="00222098"/>
    <w:rsid w:val="002226FD"/>
    <w:rsid w:val="00222E9B"/>
    <w:rsid w:val="002236F4"/>
    <w:rsid w:val="0022654E"/>
    <w:rsid w:val="00226A68"/>
    <w:rsid w:val="00227531"/>
    <w:rsid w:val="00227AC1"/>
    <w:rsid w:val="00231218"/>
    <w:rsid w:val="00231379"/>
    <w:rsid w:val="00233453"/>
    <w:rsid w:val="00233952"/>
    <w:rsid w:val="002345D2"/>
    <w:rsid w:val="00234DF7"/>
    <w:rsid w:val="00235C7A"/>
    <w:rsid w:val="00236CC4"/>
    <w:rsid w:val="0023796E"/>
    <w:rsid w:val="00237CF8"/>
    <w:rsid w:val="00237D26"/>
    <w:rsid w:val="00237EF3"/>
    <w:rsid w:val="00240385"/>
    <w:rsid w:val="00240AD9"/>
    <w:rsid w:val="00241314"/>
    <w:rsid w:val="00241318"/>
    <w:rsid w:val="00241325"/>
    <w:rsid w:val="00242161"/>
    <w:rsid w:val="00242CC1"/>
    <w:rsid w:val="00242CD4"/>
    <w:rsid w:val="002458A7"/>
    <w:rsid w:val="002476B0"/>
    <w:rsid w:val="00247803"/>
    <w:rsid w:val="002478C3"/>
    <w:rsid w:val="0025051E"/>
    <w:rsid w:val="00250B2E"/>
    <w:rsid w:val="002530AE"/>
    <w:rsid w:val="00254C2E"/>
    <w:rsid w:val="00255026"/>
    <w:rsid w:val="002555AF"/>
    <w:rsid w:val="002555FD"/>
    <w:rsid w:val="002559B4"/>
    <w:rsid w:val="00256D4C"/>
    <w:rsid w:val="00260AB9"/>
    <w:rsid w:val="00261DCC"/>
    <w:rsid w:val="0026264F"/>
    <w:rsid w:val="00262A20"/>
    <w:rsid w:val="00262B70"/>
    <w:rsid w:val="00262D09"/>
    <w:rsid w:val="00264BB0"/>
    <w:rsid w:val="002662BB"/>
    <w:rsid w:val="00266AA3"/>
    <w:rsid w:val="0026713A"/>
    <w:rsid w:val="002672D3"/>
    <w:rsid w:val="0026732A"/>
    <w:rsid w:val="00267B55"/>
    <w:rsid w:val="00271684"/>
    <w:rsid w:val="00271C04"/>
    <w:rsid w:val="002722C4"/>
    <w:rsid w:val="00272B4E"/>
    <w:rsid w:val="00272FA9"/>
    <w:rsid w:val="00273850"/>
    <w:rsid w:val="00274548"/>
    <w:rsid w:val="00274AD9"/>
    <w:rsid w:val="00275CE2"/>
    <w:rsid w:val="002771D0"/>
    <w:rsid w:val="002775F4"/>
    <w:rsid w:val="00280B82"/>
    <w:rsid w:val="00281255"/>
    <w:rsid w:val="00281597"/>
    <w:rsid w:val="00281935"/>
    <w:rsid w:val="00281D63"/>
    <w:rsid w:val="00281EC6"/>
    <w:rsid w:val="0028251F"/>
    <w:rsid w:val="00282D81"/>
    <w:rsid w:val="002836E6"/>
    <w:rsid w:val="00283B8A"/>
    <w:rsid w:val="00283D9A"/>
    <w:rsid w:val="002847B6"/>
    <w:rsid w:val="0028504D"/>
    <w:rsid w:val="0028570D"/>
    <w:rsid w:val="0028682C"/>
    <w:rsid w:val="00292FE0"/>
    <w:rsid w:val="00293062"/>
    <w:rsid w:val="0029314F"/>
    <w:rsid w:val="00293AB6"/>
    <w:rsid w:val="00294C7A"/>
    <w:rsid w:val="00294DA7"/>
    <w:rsid w:val="0029545D"/>
    <w:rsid w:val="00295851"/>
    <w:rsid w:val="002A0609"/>
    <w:rsid w:val="002A078A"/>
    <w:rsid w:val="002A0DE3"/>
    <w:rsid w:val="002A1A35"/>
    <w:rsid w:val="002A2A0F"/>
    <w:rsid w:val="002A4E8B"/>
    <w:rsid w:val="002A6256"/>
    <w:rsid w:val="002A6265"/>
    <w:rsid w:val="002A6487"/>
    <w:rsid w:val="002A6B7A"/>
    <w:rsid w:val="002A70F5"/>
    <w:rsid w:val="002A793C"/>
    <w:rsid w:val="002A7960"/>
    <w:rsid w:val="002A7A76"/>
    <w:rsid w:val="002A7DD2"/>
    <w:rsid w:val="002B0972"/>
    <w:rsid w:val="002B2627"/>
    <w:rsid w:val="002B29AA"/>
    <w:rsid w:val="002B32FD"/>
    <w:rsid w:val="002B5BFD"/>
    <w:rsid w:val="002B66C3"/>
    <w:rsid w:val="002B6876"/>
    <w:rsid w:val="002B734E"/>
    <w:rsid w:val="002B74C7"/>
    <w:rsid w:val="002B78C8"/>
    <w:rsid w:val="002B7F89"/>
    <w:rsid w:val="002C1E5E"/>
    <w:rsid w:val="002C2D3C"/>
    <w:rsid w:val="002C34E9"/>
    <w:rsid w:val="002C46CC"/>
    <w:rsid w:val="002C5008"/>
    <w:rsid w:val="002C5B9B"/>
    <w:rsid w:val="002C7015"/>
    <w:rsid w:val="002C7FF0"/>
    <w:rsid w:val="002D1135"/>
    <w:rsid w:val="002D6E33"/>
    <w:rsid w:val="002D7370"/>
    <w:rsid w:val="002D7AAC"/>
    <w:rsid w:val="002E0279"/>
    <w:rsid w:val="002E05E0"/>
    <w:rsid w:val="002E1CE1"/>
    <w:rsid w:val="002E1FD9"/>
    <w:rsid w:val="002E231D"/>
    <w:rsid w:val="002E2532"/>
    <w:rsid w:val="002E28BD"/>
    <w:rsid w:val="002E2B71"/>
    <w:rsid w:val="002E3BA2"/>
    <w:rsid w:val="002E44CA"/>
    <w:rsid w:val="002E4C0C"/>
    <w:rsid w:val="002E54C0"/>
    <w:rsid w:val="002E6BA5"/>
    <w:rsid w:val="002E70C8"/>
    <w:rsid w:val="002E7520"/>
    <w:rsid w:val="002E795D"/>
    <w:rsid w:val="002E7CD7"/>
    <w:rsid w:val="002F132E"/>
    <w:rsid w:val="002F1396"/>
    <w:rsid w:val="002F2828"/>
    <w:rsid w:val="002F32F0"/>
    <w:rsid w:val="002F36E1"/>
    <w:rsid w:val="002F544E"/>
    <w:rsid w:val="002F59A9"/>
    <w:rsid w:val="002F5B85"/>
    <w:rsid w:val="002F6031"/>
    <w:rsid w:val="002F67F9"/>
    <w:rsid w:val="002F6B70"/>
    <w:rsid w:val="002F6E00"/>
    <w:rsid w:val="00300037"/>
    <w:rsid w:val="00300132"/>
    <w:rsid w:val="00301090"/>
    <w:rsid w:val="0030266B"/>
    <w:rsid w:val="00303602"/>
    <w:rsid w:val="00304776"/>
    <w:rsid w:val="003066C9"/>
    <w:rsid w:val="00307B47"/>
    <w:rsid w:val="00307F22"/>
    <w:rsid w:val="003101DB"/>
    <w:rsid w:val="0031136A"/>
    <w:rsid w:val="00311861"/>
    <w:rsid w:val="00311DD3"/>
    <w:rsid w:val="00312815"/>
    <w:rsid w:val="00312A91"/>
    <w:rsid w:val="0031306C"/>
    <w:rsid w:val="00313E2A"/>
    <w:rsid w:val="00315264"/>
    <w:rsid w:val="003153D2"/>
    <w:rsid w:val="003157D0"/>
    <w:rsid w:val="003158E2"/>
    <w:rsid w:val="00315F6F"/>
    <w:rsid w:val="00316142"/>
    <w:rsid w:val="00316B97"/>
    <w:rsid w:val="00316EB8"/>
    <w:rsid w:val="00316F55"/>
    <w:rsid w:val="003171AC"/>
    <w:rsid w:val="00317675"/>
    <w:rsid w:val="0032067B"/>
    <w:rsid w:val="00320D9F"/>
    <w:rsid w:val="00322864"/>
    <w:rsid w:val="00323399"/>
    <w:rsid w:val="00323732"/>
    <w:rsid w:val="00323A2E"/>
    <w:rsid w:val="00323D95"/>
    <w:rsid w:val="00324CBB"/>
    <w:rsid w:val="00325BCD"/>
    <w:rsid w:val="00325C79"/>
    <w:rsid w:val="00325CB0"/>
    <w:rsid w:val="0032613D"/>
    <w:rsid w:val="0032702E"/>
    <w:rsid w:val="0032749B"/>
    <w:rsid w:val="0032765B"/>
    <w:rsid w:val="003300E0"/>
    <w:rsid w:val="00331096"/>
    <w:rsid w:val="00333685"/>
    <w:rsid w:val="0033387C"/>
    <w:rsid w:val="00334115"/>
    <w:rsid w:val="003349F5"/>
    <w:rsid w:val="00334B93"/>
    <w:rsid w:val="003354DC"/>
    <w:rsid w:val="00335815"/>
    <w:rsid w:val="00335B78"/>
    <w:rsid w:val="0033771D"/>
    <w:rsid w:val="003400FB"/>
    <w:rsid w:val="003418F3"/>
    <w:rsid w:val="0034197F"/>
    <w:rsid w:val="00341E20"/>
    <w:rsid w:val="0034208F"/>
    <w:rsid w:val="003421E7"/>
    <w:rsid w:val="0034255C"/>
    <w:rsid w:val="00342EFB"/>
    <w:rsid w:val="00345686"/>
    <w:rsid w:val="00345EAD"/>
    <w:rsid w:val="003477F3"/>
    <w:rsid w:val="00347AEF"/>
    <w:rsid w:val="00347E2F"/>
    <w:rsid w:val="00350B5B"/>
    <w:rsid w:val="00350EE4"/>
    <w:rsid w:val="00351334"/>
    <w:rsid w:val="003515A5"/>
    <w:rsid w:val="003518E6"/>
    <w:rsid w:val="00352252"/>
    <w:rsid w:val="00353790"/>
    <w:rsid w:val="00353AE3"/>
    <w:rsid w:val="00353D54"/>
    <w:rsid w:val="00353FD0"/>
    <w:rsid w:val="00356590"/>
    <w:rsid w:val="00357AA2"/>
    <w:rsid w:val="003603F9"/>
    <w:rsid w:val="00360BE8"/>
    <w:rsid w:val="00360E5F"/>
    <w:rsid w:val="00361750"/>
    <w:rsid w:val="00362271"/>
    <w:rsid w:val="003634D3"/>
    <w:rsid w:val="003654B6"/>
    <w:rsid w:val="00365D66"/>
    <w:rsid w:val="00366832"/>
    <w:rsid w:val="00366D74"/>
    <w:rsid w:val="00370EB4"/>
    <w:rsid w:val="003712BD"/>
    <w:rsid w:val="00371C79"/>
    <w:rsid w:val="00372D7A"/>
    <w:rsid w:val="0037341A"/>
    <w:rsid w:val="003744A9"/>
    <w:rsid w:val="0037450B"/>
    <w:rsid w:val="00374636"/>
    <w:rsid w:val="003748CC"/>
    <w:rsid w:val="00376994"/>
    <w:rsid w:val="00376FAF"/>
    <w:rsid w:val="003800E3"/>
    <w:rsid w:val="003802AC"/>
    <w:rsid w:val="0038175D"/>
    <w:rsid w:val="00381BCA"/>
    <w:rsid w:val="00381C51"/>
    <w:rsid w:val="0038272B"/>
    <w:rsid w:val="00383CF8"/>
    <w:rsid w:val="00385723"/>
    <w:rsid w:val="003863E6"/>
    <w:rsid w:val="00386C9E"/>
    <w:rsid w:val="003875EB"/>
    <w:rsid w:val="00387B26"/>
    <w:rsid w:val="00387C19"/>
    <w:rsid w:val="00390C51"/>
    <w:rsid w:val="003924C7"/>
    <w:rsid w:val="00392A20"/>
    <w:rsid w:val="003938BB"/>
    <w:rsid w:val="00393BAC"/>
    <w:rsid w:val="0039401D"/>
    <w:rsid w:val="00394A3B"/>
    <w:rsid w:val="00395368"/>
    <w:rsid w:val="00397611"/>
    <w:rsid w:val="00397629"/>
    <w:rsid w:val="003A00BA"/>
    <w:rsid w:val="003A0126"/>
    <w:rsid w:val="003A09C3"/>
    <w:rsid w:val="003A1379"/>
    <w:rsid w:val="003A156B"/>
    <w:rsid w:val="003A2391"/>
    <w:rsid w:val="003A2619"/>
    <w:rsid w:val="003A26A4"/>
    <w:rsid w:val="003A3B32"/>
    <w:rsid w:val="003A3C7A"/>
    <w:rsid w:val="003A4228"/>
    <w:rsid w:val="003A4459"/>
    <w:rsid w:val="003A4C76"/>
    <w:rsid w:val="003A4DC4"/>
    <w:rsid w:val="003A5640"/>
    <w:rsid w:val="003A5CC5"/>
    <w:rsid w:val="003A656F"/>
    <w:rsid w:val="003A7190"/>
    <w:rsid w:val="003A768B"/>
    <w:rsid w:val="003B0971"/>
    <w:rsid w:val="003B1C40"/>
    <w:rsid w:val="003B1DCF"/>
    <w:rsid w:val="003B2700"/>
    <w:rsid w:val="003B275F"/>
    <w:rsid w:val="003B3E11"/>
    <w:rsid w:val="003B6662"/>
    <w:rsid w:val="003B7BD6"/>
    <w:rsid w:val="003B7F38"/>
    <w:rsid w:val="003C0CF3"/>
    <w:rsid w:val="003C0E7F"/>
    <w:rsid w:val="003C0FCD"/>
    <w:rsid w:val="003C1877"/>
    <w:rsid w:val="003C2513"/>
    <w:rsid w:val="003C36F1"/>
    <w:rsid w:val="003C3A95"/>
    <w:rsid w:val="003C3C05"/>
    <w:rsid w:val="003C3D22"/>
    <w:rsid w:val="003C3EA1"/>
    <w:rsid w:val="003C4FD0"/>
    <w:rsid w:val="003C57D4"/>
    <w:rsid w:val="003C5A0A"/>
    <w:rsid w:val="003C66F6"/>
    <w:rsid w:val="003C7889"/>
    <w:rsid w:val="003D0057"/>
    <w:rsid w:val="003D030D"/>
    <w:rsid w:val="003D0D5C"/>
    <w:rsid w:val="003D0EAF"/>
    <w:rsid w:val="003D19A3"/>
    <w:rsid w:val="003D24E1"/>
    <w:rsid w:val="003D2608"/>
    <w:rsid w:val="003D2953"/>
    <w:rsid w:val="003D2A18"/>
    <w:rsid w:val="003D2F43"/>
    <w:rsid w:val="003D3395"/>
    <w:rsid w:val="003D34EB"/>
    <w:rsid w:val="003D4579"/>
    <w:rsid w:val="003D476D"/>
    <w:rsid w:val="003D4D77"/>
    <w:rsid w:val="003D4F77"/>
    <w:rsid w:val="003D64D3"/>
    <w:rsid w:val="003D667A"/>
    <w:rsid w:val="003D7834"/>
    <w:rsid w:val="003E00E8"/>
    <w:rsid w:val="003E029F"/>
    <w:rsid w:val="003E0AE6"/>
    <w:rsid w:val="003E2A13"/>
    <w:rsid w:val="003E2A77"/>
    <w:rsid w:val="003E2E21"/>
    <w:rsid w:val="003E3ACC"/>
    <w:rsid w:val="003E3EA6"/>
    <w:rsid w:val="003E405F"/>
    <w:rsid w:val="003E406F"/>
    <w:rsid w:val="003E4AE6"/>
    <w:rsid w:val="003E4D03"/>
    <w:rsid w:val="003E4D53"/>
    <w:rsid w:val="003E5806"/>
    <w:rsid w:val="003E768A"/>
    <w:rsid w:val="003E77AF"/>
    <w:rsid w:val="003E785C"/>
    <w:rsid w:val="003F1022"/>
    <w:rsid w:val="003F15E3"/>
    <w:rsid w:val="003F1E3B"/>
    <w:rsid w:val="003F21D3"/>
    <w:rsid w:val="003F31D5"/>
    <w:rsid w:val="003F473D"/>
    <w:rsid w:val="003F4C75"/>
    <w:rsid w:val="003F61DE"/>
    <w:rsid w:val="003F6A99"/>
    <w:rsid w:val="00400487"/>
    <w:rsid w:val="004009EF"/>
    <w:rsid w:val="00400F09"/>
    <w:rsid w:val="00402B61"/>
    <w:rsid w:val="004037A3"/>
    <w:rsid w:val="004037F9"/>
    <w:rsid w:val="00403BEC"/>
    <w:rsid w:val="00404208"/>
    <w:rsid w:val="0040561C"/>
    <w:rsid w:val="0040598D"/>
    <w:rsid w:val="00405AEC"/>
    <w:rsid w:val="00405B42"/>
    <w:rsid w:val="00407A94"/>
    <w:rsid w:val="00410DB8"/>
    <w:rsid w:val="00411233"/>
    <w:rsid w:val="0041138E"/>
    <w:rsid w:val="00412A72"/>
    <w:rsid w:val="00413333"/>
    <w:rsid w:val="004165B3"/>
    <w:rsid w:val="00416E95"/>
    <w:rsid w:val="00416F79"/>
    <w:rsid w:val="0041763A"/>
    <w:rsid w:val="004201BE"/>
    <w:rsid w:val="0042144E"/>
    <w:rsid w:val="0042375B"/>
    <w:rsid w:val="004237CE"/>
    <w:rsid w:val="00423EF2"/>
    <w:rsid w:val="00424B1B"/>
    <w:rsid w:val="00425060"/>
    <w:rsid w:val="00425CEF"/>
    <w:rsid w:val="0042655A"/>
    <w:rsid w:val="004266C8"/>
    <w:rsid w:val="0042699F"/>
    <w:rsid w:val="00427A8D"/>
    <w:rsid w:val="00430505"/>
    <w:rsid w:val="004306EE"/>
    <w:rsid w:val="00430BCF"/>
    <w:rsid w:val="004316C3"/>
    <w:rsid w:val="0043230A"/>
    <w:rsid w:val="0043240B"/>
    <w:rsid w:val="00433FCA"/>
    <w:rsid w:val="0043584B"/>
    <w:rsid w:val="00435FD6"/>
    <w:rsid w:val="0043675C"/>
    <w:rsid w:val="00436D57"/>
    <w:rsid w:val="00437117"/>
    <w:rsid w:val="0043786C"/>
    <w:rsid w:val="0044027D"/>
    <w:rsid w:val="004402B4"/>
    <w:rsid w:val="00441BFE"/>
    <w:rsid w:val="00441CE6"/>
    <w:rsid w:val="0044228F"/>
    <w:rsid w:val="00442BA4"/>
    <w:rsid w:val="00442BC2"/>
    <w:rsid w:val="00442D85"/>
    <w:rsid w:val="00442DF0"/>
    <w:rsid w:val="00443207"/>
    <w:rsid w:val="004437E3"/>
    <w:rsid w:val="00444359"/>
    <w:rsid w:val="00446558"/>
    <w:rsid w:val="00446606"/>
    <w:rsid w:val="00447120"/>
    <w:rsid w:val="00447A9B"/>
    <w:rsid w:val="00451359"/>
    <w:rsid w:val="0045172E"/>
    <w:rsid w:val="00451E6C"/>
    <w:rsid w:val="0045266A"/>
    <w:rsid w:val="00452B9B"/>
    <w:rsid w:val="0045304F"/>
    <w:rsid w:val="0045397B"/>
    <w:rsid w:val="00454F01"/>
    <w:rsid w:val="00456019"/>
    <w:rsid w:val="0045676A"/>
    <w:rsid w:val="004567C0"/>
    <w:rsid w:val="004574C3"/>
    <w:rsid w:val="0045766A"/>
    <w:rsid w:val="00457FAF"/>
    <w:rsid w:val="00457FDA"/>
    <w:rsid w:val="0046018C"/>
    <w:rsid w:val="00460225"/>
    <w:rsid w:val="0046039C"/>
    <w:rsid w:val="00460EEA"/>
    <w:rsid w:val="004613DC"/>
    <w:rsid w:val="004613FE"/>
    <w:rsid w:val="004617D0"/>
    <w:rsid w:val="00463B17"/>
    <w:rsid w:val="00464160"/>
    <w:rsid w:val="004642FA"/>
    <w:rsid w:val="004644CE"/>
    <w:rsid w:val="004658D9"/>
    <w:rsid w:val="00465A04"/>
    <w:rsid w:val="0046701D"/>
    <w:rsid w:val="004670CE"/>
    <w:rsid w:val="00467B06"/>
    <w:rsid w:val="00470ECD"/>
    <w:rsid w:val="004711F6"/>
    <w:rsid w:val="0047175A"/>
    <w:rsid w:val="00471E09"/>
    <w:rsid w:val="00471EB0"/>
    <w:rsid w:val="004722C2"/>
    <w:rsid w:val="004727F4"/>
    <w:rsid w:val="00472FC7"/>
    <w:rsid w:val="00473191"/>
    <w:rsid w:val="00473B89"/>
    <w:rsid w:val="00474290"/>
    <w:rsid w:val="00474B3F"/>
    <w:rsid w:val="00474EAD"/>
    <w:rsid w:val="0047502A"/>
    <w:rsid w:val="00475267"/>
    <w:rsid w:val="00475A9D"/>
    <w:rsid w:val="00476A1D"/>
    <w:rsid w:val="00477389"/>
    <w:rsid w:val="0048019B"/>
    <w:rsid w:val="00480436"/>
    <w:rsid w:val="00480B80"/>
    <w:rsid w:val="00480CD8"/>
    <w:rsid w:val="0048126A"/>
    <w:rsid w:val="00483C7B"/>
    <w:rsid w:val="0048437D"/>
    <w:rsid w:val="004859C7"/>
    <w:rsid w:val="004868D5"/>
    <w:rsid w:val="00486932"/>
    <w:rsid w:val="00486B9D"/>
    <w:rsid w:val="00486C2F"/>
    <w:rsid w:val="00487070"/>
    <w:rsid w:val="0048729B"/>
    <w:rsid w:val="0048768B"/>
    <w:rsid w:val="004902DF"/>
    <w:rsid w:val="0049078F"/>
    <w:rsid w:val="00490F0B"/>
    <w:rsid w:val="00491A75"/>
    <w:rsid w:val="00491E25"/>
    <w:rsid w:val="00492B3F"/>
    <w:rsid w:val="00492DF6"/>
    <w:rsid w:val="00493AD5"/>
    <w:rsid w:val="00495369"/>
    <w:rsid w:val="00495CA3"/>
    <w:rsid w:val="004969CC"/>
    <w:rsid w:val="004970BC"/>
    <w:rsid w:val="004979F8"/>
    <w:rsid w:val="004A0A75"/>
    <w:rsid w:val="004A101E"/>
    <w:rsid w:val="004A2162"/>
    <w:rsid w:val="004A270A"/>
    <w:rsid w:val="004A3C78"/>
    <w:rsid w:val="004A424E"/>
    <w:rsid w:val="004A4CA7"/>
    <w:rsid w:val="004A6DDC"/>
    <w:rsid w:val="004A7822"/>
    <w:rsid w:val="004B00E1"/>
    <w:rsid w:val="004B069B"/>
    <w:rsid w:val="004B1833"/>
    <w:rsid w:val="004B3EBA"/>
    <w:rsid w:val="004B4A2C"/>
    <w:rsid w:val="004B4F0B"/>
    <w:rsid w:val="004B513C"/>
    <w:rsid w:val="004B56F4"/>
    <w:rsid w:val="004B6CDD"/>
    <w:rsid w:val="004B6EBF"/>
    <w:rsid w:val="004B7068"/>
    <w:rsid w:val="004B730D"/>
    <w:rsid w:val="004B790B"/>
    <w:rsid w:val="004B7B10"/>
    <w:rsid w:val="004C1FD5"/>
    <w:rsid w:val="004C2AA2"/>
    <w:rsid w:val="004C4E71"/>
    <w:rsid w:val="004C4F32"/>
    <w:rsid w:val="004C57CA"/>
    <w:rsid w:val="004C69D2"/>
    <w:rsid w:val="004C6CD8"/>
    <w:rsid w:val="004C72A1"/>
    <w:rsid w:val="004C7A4A"/>
    <w:rsid w:val="004C7B2A"/>
    <w:rsid w:val="004D0E86"/>
    <w:rsid w:val="004D2920"/>
    <w:rsid w:val="004D346E"/>
    <w:rsid w:val="004D4DBE"/>
    <w:rsid w:val="004D562E"/>
    <w:rsid w:val="004D5898"/>
    <w:rsid w:val="004D5D22"/>
    <w:rsid w:val="004D601E"/>
    <w:rsid w:val="004D6BE6"/>
    <w:rsid w:val="004D6DD6"/>
    <w:rsid w:val="004D7A8C"/>
    <w:rsid w:val="004D7B67"/>
    <w:rsid w:val="004D7FD6"/>
    <w:rsid w:val="004E0ACC"/>
    <w:rsid w:val="004E0C46"/>
    <w:rsid w:val="004E10C9"/>
    <w:rsid w:val="004E12F0"/>
    <w:rsid w:val="004E1572"/>
    <w:rsid w:val="004E17DF"/>
    <w:rsid w:val="004E1B30"/>
    <w:rsid w:val="004E31FF"/>
    <w:rsid w:val="004E369B"/>
    <w:rsid w:val="004E3E76"/>
    <w:rsid w:val="004E572C"/>
    <w:rsid w:val="004E5DF6"/>
    <w:rsid w:val="004E605D"/>
    <w:rsid w:val="004E79FE"/>
    <w:rsid w:val="004E7C5C"/>
    <w:rsid w:val="004F0852"/>
    <w:rsid w:val="004F0A9E"/>
    <w:rsid w:val="004F0D4C"/>
    <w:rsid w:val="004F216A"/>
    <w:rsid w:val="004F2830"/>
    <w:rsid w:val="004F4A09"/>
    <w:rsid w:val="004F6638"/>
    <w:rsid w:val="004F6AA6"/>
    <w:rsid w:val="004F6C8A"/>
    <w:rsid w:val="004F7812"/>
    <w:rsid w:val="00500067"/>
    <w:rsid w:val="005006CA"/>
    <w:rsid w:val="00500A5E"/>
    <w:rsid w:val="00501234"/>
    <w:rsid w:val="005019A7"/>
    <w:rsid w:val="005027F9"/>
    <w:rsid w:val="0050283F"/>
    <w:rsid w:val="00503960"/>
    <w:rsid w:val="00505676"/>
    <w:rsid w:val="005058A8"/>
    <w:rsid w:val="00506011"/>
    <w:rsid w:val="00506684"/>
    <w:rsid w:val="00507A15"/>
    <w:rsid w:val="0051017D"/>
    <w:rsid w:val="005110F3"/>
    <w:rsid w:val="00511922"/>
    <w:rsid w:val="005127C6"/>
    <w:rsid w:val="0051294E"/>
    <w:rsid w:val="005156BB"/>
    <w:rsid w:val="00515A79"/>
    <w:rsid w:val="00515D1A"/>
    <w:rsid w:val="00515D5B"/>
    <w:rsid w:val="00516728"/>
    <w:rsid w:val="0052003D"/>
    <w:rsid w:val="00522B8B"/>
    <w:rsid w:val="0052410F"/>
    <w:rsid w:val="005243A7"/>
    <w:rsid w:val="0052467E"/>
    <w:rsid w:val="005253FB"/>
    <w:rsid w:val="005255C5"/>
    <w:rsid w:val="005263E6"/>
    <w:rsid w:val="0052702E"/>
    <w:rsid w:val="00527072"/>
    <w:rsid w:val="00530D12"/>
    <w:rsid w:val="00531B73"/>
    <w:rsid w:val="00531CC0"/>
    <w:rsid w:val="00531E72"/>
    <w:rsid w:val="005346D4"/>
    <w:rsid w:val="00534E5C"/>
    <w:rsid w:val="00535D4C"/>
    <w:rsid w:val="00540603"/>
    <w:rsid w:val="00540F33"/>
    <w:rsid w:val="005411BA"/>
    <w:rsid w:val="00541429"/>
    <w:rsid w:val="0054192E"/>
    <w:rsid w:val="00542141"/>
    <w:rsid w:val="0054228B"/>
    <w:rsid w:val="00542828"/>
    <w:rsid w:val="00542F26"/>
    <w:rsid w:val="005442D2"/>
    <w:rsid w:val="00544AAB"/>
    <w:rsid w:val="00544F1A"/>
    <w:rsid w:val="00545E23"/>
    <w:rsid w:val="00546583"/>
    <w:rsid w:val="00546744"/>
    <w:rsid w:val="00546B03"/>
    <w:rsid w:val="00546F6F"/>
    <w:rsid w:val="0054726C"/>
    <w:rsid w:val="005475C9"/>
    <w:rsid w:val="0054760D"/>
    <w:rsid w:val="00550797"/>
    <w:rsid w:val="00550AE8"/>
    <w:rsid w:val="00551A3B"/>
    <w:rsid w:val="00552CE3"/>
    <w:rsid w:val="005533A4"/>
    <w:rsid w:val="005533F8"/>
    <w:rsid w:val="005539DE"/>
    <w:rsid w:val="005551C9"/>
    <w:rsid w:val="00555BC4"/>
    <w:rsid w:val="00555ED3"/>
    <w:rsid w:val="005560E4"/>
    <w:rsid w:val="00557782"/>
    <w:rsid w:val="00560158"/>
    <w:rsid w:val="00560EC9"/>
    <w:rsid w:val="00561A8B"/>
    <w:rsid w:val="0056236A"/>
    <w:rsid w:val="0056317B"/>
    <w:rsid w:val="00565495"/>
    <w:rsid w:val="00566AC4"/>
    <w:rsid w:val="00566FA7"/>
    <w:rsid w:val="00567056"/>
    <w:rsid w:val="005675A9"/>
    <w:rsid w:val="00567BDC"/>
    <w:rsid w:val="00570013"/>
    <w:rsid w:val="0057186F"/>
    <w:rsid w:val="005743BA"/>
    <w:rsid w:val="00576426"/>
    <w:rsid w:val="00576891"/>
    <w:rsid w:val="005803F4"/>
    <w:rsid w:val="00580987"/>
    <w:rsid w:val="00580B70"/>
    <w:rsid w:val="00580CE0"/>
    <w:rsid w:val="00582159"/>
    <w:rsid w:val="005830FB"/>
    <w:rsid w:val="005831A3"/>
    <w:rsid w:val="00583B76"/>
    <w:rsid w:val="00584766"/>
    <w:rsid w:val="00584886"/>
    <w:rsid w:val="00584D6A"/>
    <w:rsid w:val="00584ED4"/>
    <w:rsid w:val="00585601"/>
    <w:rsid w:val="00585916"/>
    <w:rsid w:val="005864D8"/>
    <w:rsid w:val="0058679C"/>
    <w:rsid w:val="00587061"/>
    <w:rsid w:val="00590AA0"/>
    <w:rsid w:val="00590CD0"/>
    <w:rsid w:val="0059206E"/>
    <w:rsid w:val="00592366"/>
    <w:rsid w:val="00592EF4"/>
    <w:rsid w:val="005933C3"/>
    <w:rsid w:val="00593489"/>
    <w:rsid w:val="00593513"/>
    <w:rsid w:val="005945BE"/>
    <w:rsid w:val="00594740"/>
    <w:rsid w:val="00594AD7"/>
    <w:rsid w:val="00596E59"/>
    <w:rsid w:val="00597A09"/>
    <w:rsid w:val="005A0BD8"/>
    <w:rsid w:val="005A3163"/>
    <w:rsid w:val="005A3422"/>
    <w:rsid w:val="005A37F1"/>
    <w:rsid w:val="005A3994"/>
    <w:rsid w:val="005A399F"/>
    <w:rsid w:val="005A4B14"/>
    <w:rsid w:val="005A6CD2"/>
    <w:rsid w:val="005A7B9C"/>
    <w:rsid w:val="005A7DC9"/>
    <w:rsid w:val="005A7FD6"/>
    <w:rsid w:val="005B05D1"/>
    <w:rsid w:val="005B19F5"/>
    <w:rsid w:val="005B1AE2"/>
    <w:rsid w:val="005B2784"/>
    <w:rsid w:val="005B28A7"/>
    <w:rsid w:val="005B28BC"/>
    <w:rsid w:val="005B35E7"/>
    <w:rsid w:val="005B3E1F"/>
    <w:rsid w:val="005B4797"/>
    <w:rsid w:val="005B49D5"/>
    <w:rsid w:val="005B4B33"/>
    <w:rsid w:val="005B4BCE"/>
    <w:rsid w:val="005B510E"/>
    <w:rsid w:val="005B545B"/>
    <w:rsid w:val="005B5739"/>
    <w:rsid w:val="005B63FD"/>
    <w:rsid w:val="005B6952"/>
    <w:rsid w:val="005B6C13"/>
    <w:rsid w:val="005B79D9"/>
    <w:rsid w:val="005C033E"/>
    <w:rsid w:val="005C056C"/>
    <w:rsid w:val="005C24CB"/>
    <w:rsid w:val="005C355B"/>
    <w:rsid w:val="005C394F"/>
    <w:rsid w:val="005C44E9"/>
    <w:rsid w:val="005C4FCD"/>
    <w:rsid w:val="005C62C7"/>
    <w:rsid w:val="005D062F"/>
    <w:rsid w:val="005D1332"/>
    <w:rsid w:val="005D1D67"/>
    <w:rsid w:val="005D27FC"/>
    <w:rsid w:val="005D2CFC"/>
    <w:rsid w:val="005D2F6E"/>
    <w:rsid w:val="005D3259"/>
    <w:rsid w:val="005D41A1"/>
    <w:rsid w:val="005D67B2"/>
    <w:rsid w:val="005E0870"/>
    <w:rsid w:val="005E0A3B"/>
    <w:rsid w:val="005E1E5C"/>
    <w:rsid w:val="005E22FB"/>
    <w:rsid w:val="005E24F9"/>
    <w:rsid w:val="005E2A14"/>
    <w:rsid w:val="005E5CF6"/>
    <w:rsid w:val="005E6868"/>
    <w:rsid w:val="005E69DE"/>
    <w:rsid w:val="005F02DD"/>
    <w:rsid w:val="005F06F5"/>
    <w:rsid w:val="005F0AC3"/>
    <w:rsid w:val="005F244C"/>
    <w:rsid w:val="005F28A8"/>
    <w:rsid w:val="005F390C"/>
    <w:rsid w:val="005F3E8F"/>
    <w:rsid w:val="005F506E"/>
    <w:rsid w:val="005F5743"/>
    <w:rsid w:val="005F5BE9"/>
    <w:rsid w:val="005F611C"/>
    <w:rsid w:val="005F658D"/>
    <w:rsid w:val="005F73B6"/>
    <w:rsid w:val="005F75C3"/>
    <w:rsid w:val="006008D1"/>
    <w:rsid w:val="00600C81"/>
    <w:rsid w:val="006011E1"/>
    <w:rsid w:val="006015D8"/>
    <w:rsid w:val="0060197F"/>
    <w:rsid w:val="00602A06"/>
    <w:rsid w:val="006045A3"/>
    <w:rsid w:val="00604770"/>
    <w:rsid w:val="00604838"/>
    <w:rsid w:val="00606FF0"/>
    <w:rsid w:val="00607ADA"/>
    <w:rsid w:val="00607E85"/>
    <w:rsid w:val="006109C9"/>
    <w:rsid w:val="006117DD"/>
    <w:rsid w:val="00613057"/>
    <w:rsid w:val="006132EA"/>
    <w:rsid w:val="00615372"/>
    <w:rsid w:val="00616D1A"/>
    <w:rsid w:val="006170AE"/>
    <w:rsid w:val="006174E5"/>
    <w:rsid w:val="00620AD5"/>
    <w:rsid w:val="00620B32"/>
    <w:rsid w:val="00621792"/>
    <w:rsid w:val="00621ABE"/>
    <w:rsid w:val="00621C1B"/>
    <w:rsid w:val="0062228F"/>
    <w:rsid w:val="00622445"/>
    <w:rsid w:val="00622AD7"/>
    <w:rsid w:val="00623AB3"/>
    <w:rsid w:val="00624AA4"/>
    <w:rsid w:val="00625EEF"/>
    <w:rsid w:val="0062625F"/>
    <w:rsid w:val="00630245"/>
    <w:rsid w:val="006305EE"/>
    <w:rsid w:val="00630AE9"/>
    <w:rsid w:val="00630C2E"/>
    <w:rsid w:val="00631E3E"/>
    <w:rsid w:val="00632FB1"/>
    <w:rsid w:val="00634059"/>
    <w:rsid w:val="00634D77"/>
    <w:rsid w:val="0063649C"/>
    <w:rsid w:val="00636651"/>
    <w:rsid w:val="006366D2"/>
    <w:rsid w:val="0063681C"/>
    <w:rsid w:val="006370FA"/>
    <w:rsid w:val="00640944"/>
    <w:rsid w:val="00641661"/>
    <w:rsid w:val="0064196B"/>
    <w:rsid w:val="00641AC3"/>
    <w:rsid w:val="00643259"/>
    <w:rsid w:val="006459D9"/>
    <w:rsid w:val="00646F3B"/>
    <w:rsid w:val="006477B9"/>
    <w:rsid w:val="00650A29"/>
    <w:rsid w:val="006519D9"/>
    <w:rsid w:val="006519E5"/>
    <w:rsid w:val="00651F95"/>
    <w:rsid w:val="00654251"/>
    <w:rsid w:val="00654795"/>
    <w:rsid w:val="0065613F"/>
    <w:rsid w:val="00656629"/>
    <w:rsid w:val="00657B29"/>
    <w:rsid w:val="00660649"/>
    <w:rsid w:val="00660880"/>
    <w:rsid w:val="00660A26"/>
    <w:rsid w:val="00661113"/>
    <w:rsid w:val="00661174"/>
    <w:rsid w:val="00661483"/>
    <w:rsid w:val="006615C5"/>
    <w:rsid w:val="00663B2B"/>
    <w:rsid w:val="00663B93"/>
    <w:rsid w:val="00663E28"/>
    <w:rsid w:val="00665DCF"/>
    <w:rsid w:val="006663D8"/>
    <w:rsid w:val="0066754D"/>
    <w:rsid w:val="00667F4F"/>
    <w:rsid w:val="00671220"/>
    <w:rsid w:val="006724C6"/>
    <w:rsid w:val="00673896"/>
    <w:rsid w:val="00674AD3"/>
    <w:rsid w:val="00675004"/>
    <w:rsid w:val="006756F2"/>
    <w:rsid w:val="00675A0C"/>
    <w:rsid w:val="0067698B"/>
    <w:rsid w:val="00677CE9"/>
    <w:rsid w:val="006806B5"/>
    <w:rsid w:val="00681106"/>
    <w:rsid w:val="00681722"/>
    <w:rsid w:val="0068190F"/>
    <w:rsid w:val="00681C31"/>
    <w:rsid w:val="00681E7E"/>
    <w:rsid w:val="00681E89"/>
    <w:rsid w:val="00681F73"/>
    <w:rsid w:val="00682E09"/>
    <w:rsid w:val="00682F9E"/>
    <w:rsid w:val="00684061"/>
    <w:rsid w:val="0068415F"/>
    <w:rsid w:val="00684182"/>
    <w:rsid w:val="00684307"/>
    <w:rsid w:val="00684C26"/>
    <w:rsid w:val="006857D7"/>
    <w:rsid w:val="00686C92"/>
    <w:rsid w:val="00687684"/>
    <w:rsid w:val="00687B3B"/>
    <w:rsid w:val="00687C83"/>
    <w:rsid w:val="00687F8D"/>
    <w:rsid w:val="00687FB3"/>
    <w:rsid w:val="006906EB"/>
    <w:rsid w:val="00692D7C"/>
    <w:rsid w:val="0069325D"/>
    <w:rsid w:val="006945B0"/>
    <w:rsid w:val="006947E5"/>
    <w:rsid w:val="00694C9F"/>
    <w:rsid w:val="006969B0"/>
    <w:rsid w:val="00697174"/>
    <w:rsid w:val="00697EA2"/>
    <w:rsid w:val="00697EE1"/>
    <w:rsid w:val="006A18BD"/>
    <w:rsid w:val="006A24AE"/>
    <w:rsid w:val="006A2A0E"/>
    <w:rsid w:val="006A2CA2"/>
    <w:rsid w:val="006A3477"/>
    <w:rsid w:val="006A3C99"/>
    <w:rsid w:val="006A47B0"/>
    <w:rsid w:val="006A5021"/>
    <w:rsid w:val="006A5F11"/>
    <w:rsid w:val="006A66F7"/>
    <w:rsid w:val="006A6DF7"/>
    <w:rsid w:val="006A718E"/>
    <w:rsid w:val="006B1289"/>
    <w:rsid w:val="006B1D66"/>
    <w:rsid w:val="006B1EEA"/>
    <w:rsid w:val="006B272C"/>
    <w:rsid w:val="006B2856"/>
    <w:rsid w:val="006B3085"/>
    <w:rsid w:val="006B3AF0"/>
    <w:rsid w:val="006B4A60"/>
    <w:rsid w:val="006B4B69"/>
    <w:rsid w:val="006B5B7A"/>
    <w:rsid w:val="006B5C27"/>
    <w:rsid w:val="006B71F0"/>
    <w:rsid w:val="006B7894"/>
    <w:rsid w:val="006C197E"/>
    <w:rsid w:val="006C29CA"/>
    <w:rsid w:val="006C2BAE"/>
    <w:rsid w:val="006C2DFC"/>
    <w:rsid w:val="006C389D"/>
    <w:rsid w:val="006C41C0"/>
    <w:rsid w:val="006C64E1"/>
    <w:rsid w:val="006C6A5E"/>
    <w:rsid w:val="006D0420"/>
    <w:rsid w:val="006D0A29"/>
    <w:rsid w:val="006D397E"/>
    <w:rsid w:val="006D42D2"/>
    <w:rsid w:val="006D5204"/>
    <w:rsid w:val="006D7E4F"/>
    <w:rsid w:val="006E0443"/>
    <w:rsid w:val="006E0D90"/>
    <w:rsid w:val="006E2DCF"/>
    <w:rsid w:val="006E337F"/>
    <w:rsid w:val="006E3BDC"/>
    <w:rsid w:val="006E440B"/>
    <w:rsid w:val="006E4788"/>
    <w:rsid w:val="006E4B29"/>
    <w:rsid w:val="006E5FE7"/>
    <w:rsid w:val="006E756B"/>
    <w:rsid w:val="006E7F13"/>
    <w:rsid w:val="006F07D5"/>
    <w:rsid w:val="006F0800"/>
    <w:rsid w:val="006F1A8F"/>
    <w:rsid w:val="006F1C2A"/>
    <w:rsid w:val="006F1EA2"/>
    <w:rsid w:val="006F271D"/>
    <w:rsid w:val="006F349E"/>
    <w:rsid w:val="006F35F0"/>
    <w:rsid w:val="006F470F"/>
    <w:rsid w:val="006F476F"/>
    <w:rsid w:val="006F477F"/>
    <w:rsid w:val="006F5CFA"/>
    <w:rsid w:val="006F5F2D"/>
    <w:rsid w:val="006F676D"/>
    <w:rsid w:val="006F6C56"/>
    <w:rsid w:val="006F6DA4"/>
    <w:rsid w:val="00700101"/>
    <w:rsid w:val="0070027E"/>
    <w:rsid w:val="0070141F"/>
    <w:rsid w:val="00702146"/>
    <w:rsid w:val="007025C2"/>
    <w:rsid w:val="007044B3"/>
    <w:rsid w:val="00704D2B"/>
    <w:rsid w:val="00704E29"/>
    <w:rsid w:val="0070501E"/>
    <w:rsid w:val="00705974"/>
    <w:rsid w:val="00705C65"/>
    <w:rsid w:val="007065C3"/>
    <w:rsid w:val="007067A9"/>
    <w:rsid w:val="00707A05"/>
    <w:rsid w:val="00707A55"/>
    <w:rsid w:val="00707D3E"/>
    <w:rsid w:val="00707FF8"/>
    <w:rsid w:val="00711010"/>
    <w:rsid w:val="00711495"/>
    <w:rsid w:val="00711F84"/>
    <w:rsid w:val="007120C0"/>
    <w:rsid w:val="007122C9"/>
    <w:rsid w:val="00712707"/>
    <w:rsid w:val="007129A1"/>
    <w:rsid w:val="0071405D"/>
    <w:rsid w:val="007153C7"/>
    <w:rsid w:val="00715A7B"/>
    <w:rsid w:val="00716A66"/>
    <w:rsid w:val="00716CEC"/>
    <w:rsid w:val="00717A4C"/>
    <w:rsid w:val="00717AE2"/>
    <w:rsid w:val="0072005E"/>
    <w:rsid w:val="007208A2"/>
    <w:rsid w:val="00720AD7"/>
    <w:rsid w:val="00722B72"/>
    <w:rsid w:val="00722C80"/>
    <w:rsid w:val="00723C5A"/>
    <w:rsid w:val="00724BA6"/>
    <w:rsid w:val="00724DAB"/>
    <w:rsid w:val="00724F15"/>
    <w:rsid w:val="00724FB5"/>
    <w:rsid w:val="00725D25"/>
    <w:rsid w:val="00725E4C"/>
    <w:rsid w:val="00725EF4"/>
    <w:rsid w:val="00726069"/>
    <w:rsid w:val="0072630F"/>
    <w:rsid w:val="007265A8"/>
    <w:rsid w:val="0072733C"/>
    <w:rsid w:val="007278BE"/>
    <w:rsid w:val="00727F3A"/>
    <w:rsid w:val="00730CBE"/>
    <w:rsid w:val="00731D28"/>
    <w:rsid w:val="0073441E"/>
    <w:rsid w:val="007353DB"/>
    <w:rsid w:val="00735648"/>
    <w:rsid w:val="007366EC"/>
    <w:rsid w:val="00736E4B"/>
    <w:rsid w:val="00740B83"/>
    <w:rsid w:val="007412D0"/>
    <w:rsid w:val="00741806"/>
    <w:rsid w:val="00741E23"/>
    <w:rsid w:val="00742448"/>
    <w:rsid w:val="0074333C"/>
    <w:rsid w:val="0074337F"/>
    <w:rsid w:val="0074516B"/>
    <w:rsid w:val="007458A3"/>
    <w:rsid w:val="0074662E"/>
    <w:rsid w:val="0074705C"/>
    <w:rsid w:val="00747095"/>
    <w:rsid w:val="00747410"/>
    <w:rsid w:val="00750390"/>
    <w:rsid w:val="00751457"/>
    <w:rsid w:val="007535C0"/>
    <w:rsid w:val="00755C9E"/>
    <w:rsid w:val="007563EE"/>
    <w:rsid w:val="00756660"/>
    <w:rsid w:val="00757114"/>
    <w:rsid w:val="007600C2"/>
    <w:rsid w:val="00760E91"/>
    <w:rsid w:val="00761DF0"/>
    <w:rsid w:val="00762401"/>
    <w:rsid w:val="00763B0F"/>
    <w:rsid w:val="00763C42"/>
    <w:rsid w:val="007644D6"/>
    <w:rsid w:val="0076516F"/>
    <w:rsid w:val="007653C0"/>
    <w:rsid w:val="0076680A"/>
    <w:rsid w:val="00766974"/>
    <w:rsid w:val="00767042"/>
    <w:rsid w:val="0076780F"/>
    <w:rsid w:val="007709B5"/>
    <w:rsid w:val="007718F0"/>
    <w:rsid w:val="0077212A"/>
    <w:rsid w:val="00772A17"/>
    <w:rsid w:val="007759F9"/>
    <w:rsid w:val="00775EFE"/>
    <w:rsid w:val="00780704"/>
    <w:rsid w:val="00780FAD"/>
    <w:rsid w:val="007817DA"/>
    <w:rsid w:val="007822EF"/>
    <w:rsid w:val="00782A06"/>
    <w:rsid w:val="00783772"/>
    <w:rsid w:val="0078390F"/>
    <w:rsid w:val="00784943"/>
    <w:rsid w:val="007851D3"/>
    <w:rsid w:val="0078657A"/>
    <w:rsid w:val="00787095"/>
    <w:rsid w:val="00787F62"/>
    <w:rsid w:val="0079006E"/>
    <w:rsid w:val="00790CC1"/>
    <w:rsid w:val="00791102"/>
    <w:rsid w:val="00791258"/>
    <w:rsid w:val="00793ED1"/>
    <w:rsid w:val="0079417A"/>
    <w:rsid w:val="00795A69"/>
    <w:rsid w:val="007973F0"/>
    <w:rsid w:val="007979A9"/>
    <w:rsid w:val="007A060D"/>
    <w:rsid w:val="007A0935"/>
    <w:rsid w:val="007A197D"/>
    <w:rsid w:val="007A3573"/>
    <w:rsid w:val="007A50D6"/>
    <w:rsid w:val="007A556D"/>
    <w:rsid w:val="007A6AA7"/>
    <w:rsid w:val="007A7381"/>
    <w:rsid w:val="007A74EB"/>
    <w:rsid w:val="007B0D53"/>
    <w:rsid w:val="007B0F76"/>
    <w:rsid w:val="007B20B2"/>
    <w:rsid w:val="007B42FA"/>
    <w:rsid w:val="007B52BA"/>
    <w:rsid w:val="007B7074"/>
    <w:rsid w:val="007B75D4"/>
    <w:rsid w:val="007B7A87"/>
    <w:rsid w:val="007C05A0"/>
    <w:rsid w:val="007C0B71"/>
    <w:rsid w:val="007C0E91"/>
    <w:rsid w:val="007C0F14"/>
    <w:rsid w:val="007C4045"/>
    <w:rsid w:val="007C4B7C"/>
    <w:rsid w:val="007C5473"/>
    <w:rsid w:val="007C5895"/>
    <w:rsid w:val="007C62C4"/>
    <w:rsid w:val="007C6383"/>
    <w:rsid w:val="007D0AB5"/>
    <w:rsid w:val="007D0B58"/>
    <w:rsid w:val="007D2515"/>
    <w:rsid w:val="007D34EF"/>
    <w:rsid w:val="007D38D5"/>
    <w:rsid w:val="007D7815"/>
    <w:rsid w:val="007D79B5"/>
    <w:rsid w:val="007D7A25"/>
    <w:rsid w:val="007D7D0E"/>
    <w:rsid w:val="007E0370"/>
    <w:rsid w:val="007E159F"/>
    <w:rsid w:val="007E1E56"/>
    <w:rsid w:val="007E2F4E"/>
    <w:rsid w:val="007E38CE"/>
    <w:rsid w:val="007E4A06"/>
    <w:rsid w:val="007E512D"/>
    <w:rsid w:val="007E5403"/>
    <w:rsid w:val="007E5B2A"/>
    <w:rsid w:val="007E5B70"/>
    <w:rsid w:val="007E7074"/>
    <w:rsid w:val="007E7085"/>
    <w:rsid w:val="007F0212"/>
    <w:rsid w:val="007F0AF5"/>
    <w:rsid w:val="007F1AF7"/>
    <w:rsid w:val="007F486D"/>
    <w:rsid w:val="007F4DB8"/>
    <w:rsid w:val="007F5123"/>
    <w:rsid w:val="007F5C31"/>
    <w:rsid w:val="007F7D57"/>
    <w:rsid w:val="00800280"/>
    <w:rsid w:val="00800336"/>
    <w:rsid w:val="00800911"/>
    <w:rsid w:val="00801A8F"/>
    <w:rsid w:val="00801E3E"/>
    <w:rsid w:val="00801EBC"/>
    <w:rsid w:val="00802EEA"/>
    <w:rsid w:val="00803AD9"/>
    <w:rsid w:val="00803C52"/>
    <w:rsid w:val="00804671"/>
    <w:rsid w:val="008055C3"/>
    <w:rsid w:val="008058A1"/>
    <w:rsid w:val="008059DD"/>
    <w:rsid w:val="008066A6"/>
    <w:rsid w:val="00806794"/>
    <w:rsid w:val="00806906"/>
    <w:rsid w:val="00807735"/>
    <w:rsid w:val="008112B3"/>
    <w:rsid w:val="008115E6"/>
    <w:rsid w:val="00811A30"/>
    <w:rsid w:val="00811A34"/>
    <w:rsid w:val="0081284E"/>
    <w:rsid w:val="00812D87"/>
    <w:rsid w:val="008138B6"/>
    <w:rsid w:val="00814076"/>
    <w:rsid w:val="00814103"/>
    <w:rsid w:val="00814CBC"/>
    <w:rsid w:val="0081563B"/>
    <w:rsid w:val="00816033"/>
    <w:rsid w:val="008179DE"/>
    <w:rsid w:val="008202B5"/>
    <w:rsid w:val="00821BBC"/>
    <w:rsid w:val="008228AA"/>
    <w:rsid w:val="008232C1"/>
    <w:rsid w:val="00824292"/>
    <w:rsid w:val="00824C5E"/>
    <w:rsid w:val="00825AEB"/>
    <w:rsid w:val="00826D33"/>
    <w:rsid w:val="00827589"/>
    <w:rsid w:val="008276CC"/>
    <w:rsid w:val="008279E8"/>
    <w:rsid w:val="008301E2"/>
    <w:rsid w:val="00830B6E"/>
    <w:rsid w:val="00831FA4"/>
    <w:rsid w:val="008339AD"/>
    <w:rsid w:val="00834843"/>
    <w:rsid w:val="00834AF4"/>
    <w:rsid w:val="00835A2D"/>
    <w:rsid w:val="00836364"/>
    <w:rsid w:val="0084071B"/>
    <w:rsid w:val="00840ECA"/>
    <w:rsid w:val="008435B7"/>
    <w:rsid w:val="00843BBE"/>
    <w:rsid w:val="00843D61"/>
    <w:rsid w:val="0084534B"/>
    <w:rsid w:val="00845E5A"/>
    <w:rsid w:val="008460BA"/>
    <w:rsid w:val="00846150"/>
    <w:rsid w:val="0084632D"/>
    <w:rsid w:val="0084643B"/>
    <w:rsid w:val="00846A74"/>
    <w:rsid w:val="00846AE4"/>
    <w:rsid w:val="008503EF"/>
    <w:rsid w:val="00850AE9"/>
    <w:rsid w:val="00851183"/>
    <w:rsid w:val="0085150A"/>
    <w:rsid w:val="00851F1A"/>
    <w:rsid w:val="00853262"/>
    <w:rsid w:val="0085377C"/>
    <w:rsid w:val="0085388A"/>
    <w:rsid w:val="00855656"/>
    <w:rsid w:val="00855FCF"/>
    <w:rsid w:val="00856399"/>
    <w:rsid w:val="00856A39"/>
    <w:rsid w:val="008577F2"/>
    <w:rsid w:val="00857A0D"/>
    <w:rsid w:val="00857D93"/>
    <w:rsid w:val="00860134"/>
    <w:rsid w:val="00860686"/>
    <w:rsid w:val="0086072F"/>
    <w:rsid w:val="00861031"/>
    <w:rsid w:val="00861379"/>
    <w:rsid w:val="00861C6F"/>
    <w:rsid w:val="00862596"/>
    <w:rsid w:val="00862A9F"/>
    <w:rsid w:val="00862C9A"/>
    <w:rsid w:val="0086320C"/>
    <w:rsid w:val="00863264"/>
    <w:rsid w:val="00863B3B"/>
    <w:rsid w:val="00863D48"/>
    <w:rsid w:val="00864287"/>
    <w:rsid w:val="00864C48"/>
    <w:rsid w:val="008670C3"/>
    <w:rsid w:val="00867524"/>
    <w:rsid w:val="00867D8D"/>
    <w:rsid w:val="00867FCA"/>
    <w:rsid w:val="00870766"/>
    <w:rsid w:val="008711FA"/>
    <w:rsid w:val="00871F27"/>
    <w:rsid w:val="00873237"/>
    <w:rsid w:val="00873503"/>
    <w:rsid w:val="00873D2A"/>
    <w:rsid w:val="0087453B"/>
    <w:rsid w:val="00874543"/>
    <w:rsid w:val="00874BCE"/>
    <w:rsid w:val="00874C16"/>
    <w:rsid w:val="00874E5C"/>
    <w:rsid w:val="00875331"/>
    <w:rsid w:val="00875809"/>
    <w:rsid w:val="00875D85"/>
    <w:rsid w:val="00877B20"/>
    <w:rsid w:val="00880377"/>
    <w:rsid w:val="00880C41"/>
    <w:rsid w:val="00882156"/>
    <w:rsid w:val="008823B4"/>
    <w:rsid w:val="00882BDA"/>
    <w:rsid w:val="00882C71"/>
    <w:rsid w:val="008830CF"/>
    <w:rsid w:val="008833F5"/>
    <w:rsid w:val="008835B0"/>
    <w:rsid w:val="008835D6"/>
    <w:rsid w:val="00883A15"/>
    <w:rsid w:val="0088449E"/>
    <w:rsid w:val="0088511B"/>
    <w:rsid w:val="00886B03"/>
    <w:rsid w:val="0088743B"/>
    <w:rsid w:val="00887624"/>
    <w:rsid w:val="00887761"/>
    <w:rsid w:val="00887F53"/>
    <w:rsid w:val="00890184"/>
    <w:rsid w:val="00890874"/>
    <w:rsid w:val="00891406"/>
    <w:rsid w:val="00892B42"/>
    <w:rsid w:val="008931D6"/>
    <w:rsid w:val="00893284"/>
    <w:rsid w:val="0089580F"/>
    <w:rsid w:val="0089681F"/>
    <w:rsid w:val="00896821"/>
    <w:rsid w:val="008972D6"/>
    <w:rsid w:val="00897379"/>
    <w:rsid w:val="008973BD"/>
    <w:rsid w:val="008A03EC"/>
    <w:rsid w:val="008A0AC4"/>
    <w:rsid w:val="008A1280"/>
    <w:rsid w:val="008A3A12"/>
    <w:rsid w:val="008A41DC"/>
    <w:rsid w:val="008A473C"/>
    <w:rsid w:val="008A519C"/>
    <w:rsid w:val="008A6BF6"/>
    <w:rsid w:val="008A74FB"/>
    <w:rsid w:val="008A76C7"/>
    <w:rsid w:val="008B04EE"/>
    <w:rsid w:val="008B19BD"/>
    <w:rsid w:val="008B1BB7"/>
    <w:rsid w:val="008B21AE"/>
    <w:rsid w:val="008B2B5D"/>
    <w:rsid w:val="008B2F33"/>
    <w:rsid w:val="008B3139"/>
    <w:rsid w:val="008B5210"/>
    <w:rsid w:val="008B552E"/>
    <w:rsid w:val="008B60EF"/>
    <w:rsid w:val="008B6447"/>
    <w:rsid w:val="008B6C85"/>
    <w:rsid w:val="008B6F3D"/>
    <w:rsid w:val="008B74DB"/>
    <w:rsid w:val="008B7E58"/>
    <w:rsid w:val="008C0EA4"/>
    <w:rsid w:val="008C1710"/>
    <w:rsid w:val="008C20BF"/>
    <w:rsid w:val="008C23BA"/>
    <w:rsid w:val="008C26F5"/>
    <w:rsid w:val="008C395D"/>
    <w:rsid w:val="008C39FD"/>
    <w:rsid w:val="008C3D3A"/>
    <w:rsid w:val="008C402D"/>
    <w:rsid w:val="008C51C0"/>
    <w:rsid w:val="008C5288"/>
    <w:rsid w:val="008C6544"/>
    <w:rsid w:val="008C7096"/>
    <w:rsid w:val="008C72C9"/>
    <w:rsid w:val="008C7304"/>
    <w:rsid w:val="008C7936"/>
    <w:rsid w:val="008D091A"/>
    <w:rsid w:val="008D0976"/>
    <w:rsid w:val="008D0BAE"/>
    <w:rsid w:val="008D1164"/>
    <w:rsid w:val="008D16BA"/>
    <w:rsid w:val="008D1F88"/>
    <w:rsid w:val="008D2139"/>
    <w:rsid w:val="008D2E7C"/>
    <w:rsid w:val="008D3A95"/>
    <w:rsid w:val="008D3EA2"/>
    <w:rsid w:val="008D3F98"/>
    <w:rsid w:val="008D4240"/>
    <w:rsid w:val="008D4810"/>
    <w:rsid w:val="008D64AD"/>
    <w:rsid w:val="008D6FEF"/>
    <w:rsid w:val="008D7691"/>
    <w:rsid w:val="008D796D"/>
    <w:rsid w:val="008D7F4F"/>
    <w:rsid w:val="008E07CF"/>
    <w:rsid w:val="008E2204"/>
    <w:rsid w:val="008E39AE"/>
    <w:rsid w:val="008E49E8"/>
    <w:rsid w:val="008E592E"/>
    <w:rsid w:val="008E5A79"/>
    <w:rsid w:val="008E5E1F"/>
    <w:rsid w:val="008E5EF5"/>
    <w:rsid w:val="008E6453"/>
    <w:rsid w:val="008E6C6E"/>
    <w:rsid w:val="008E7050"/>
    <w:rsid w:val="008E78ED"/>
    <w:rsid w:val="008F208B"/>
    <w:rsid w:val="008F20E7"/>
    <w:rsid w:val="008F2D1B"/>
    <w:rsid w:val="008F390B"/>
    <w:rsid w:val="008F44E6"/>
    <w:rsid w:val="008F5CEC"/>
    <w:rsid w:val="008F600B"/>
    <w:rsid w:val="008F62F6"/>
    <w:rsid w:val="008F72C7"/>
    <w:rsid w:val="008F7367"/>
    <w:rsid w:val="008F7976"/>
    <w:rsid w:val="008F7FDC"/>
    <w:rsid w:val="00900225"/>
    <w:rsid w:val="00900C88"/>
    <w:rsid w:val="00900EF0"/>
    <w:rsid w:val="0090145B"/>
    <w:rsid w:val="00901801"/>
    <w:rsid w:val="00901BCB"/>
    <w:rsid w:val="00901BD6"/>
    <w:rsid w:val="00902727"/>
    <w:rsid w:val="00902A66"/>
    <w:rsid w:val="00903FEF"/>
    <w:rsid w:val="00904A59"/>
    <w:rsid w:val="00904B09"/>
    <w:rsid w:val="00904E20"/>
    <w:rsid w:val="009052ED"/>
    <w:rsid w:val="0090554D"/>
    <w:rsid w:val="009070C1"/>
    <w:rsid w:val="00907202"/>
    <w:rsid w:val="00907505"/>
    <w:rsid w:val="00911773"/>
    <w:rsid w:val="00911DA6"/>
    <w:rsid w:val="00912C51"/>
    <w:rsid w:val="009132FC"/>
    <w:rsid w:val="00914B7E"/>
    <w:rsid w:val="009156AF"/>
    <w:rsid w:val="00916AFC"/>
    <w:rsid w:val="00917470"/>
    <w:rsid w:val="00917F17"/>
    <w:rsid w:val="00920A2D"/>
    <w:rsid w:val="00920D6C"/>
    <w:rsid w:val="00920DEF"/>
    <w:rsid w:val="009220D9"/>
    <w:rsid w:val="00922CDD"/>
    <w:rsid w:val="00922E83"/>
    <w:rsid w:val="00923429"/>
    <w:rsid w:val="0092349C"/>
    <w:rsid w:val="00924B64"/>
    <w:rsid w:val="00924BB6"/>
    <w:rsid w:val="00924D8C"/>
    <w:rsid w:val="009257C4"/>
    <w:rsid w:val="009259D3"/>
    <w:rsid w:val="00926BB1"/>
    <w:rsid w:val="00926E68"/>
    <w:rsid w:val="009309E9"/>
    <w:rsid w:val="00930C20"/>
    <w:rsid w:val="00931A5D"/>
    <w:rsid w:val="00931EED"/>
    <w:rsid w:val="009328A4"/>
    <w:rsid w:val="00932B93"/>
    <w:rsid w:val="00933FFA"/>
    <w:rsid w:val="00934B3F"/>
    <w:rsid w:val="00934BD5"/>
    <w:rsid w:val="00934CA8"/>
    <w:rsid w:val="00935330"/>
    <w:rsid w:val="0093667C"/>
    <w:rsid w:val="009367CF"/>
    <w:rsid w:val="009373D8"/>
    <w:rsid w:val="009374F0"/>
    <w:rsid w:val="00941F37"/>
    <w:rsid w:val="009422F7"/>
    <w:rsid w:val="00943D1E"/>
    <w:rsid w:val="009451A7"/>
    <w:rsid w:val="00945336"/>
    <w:rsid w:val="009454B8"/>
    <w:rsid w:val="00945896"/>
    <w:rsid w:val="00945BED"/>
    <w:rsid w:val="00947B2B"/>
    <w:rsid w:val="00951811"/>
    <w:rsid w:val="009525D3"/>
    <w:rsid w:val="00952D76"/>
    <w:rsid w:val="00954326"/>
    <w:rsid w:val="009545C0"/>
    <w:rsid w:val="00954F64"/>
    <w:rsid w:val="00955D91"/>
    <w:rsid w:val="009560C7"/>
    <w:rsid w:val="00957E62"/>
    <w:rsid w:val="00962027"/>
    <w:rsid w:val="00962043"/>
    <w:rsid w:val="009620C5"/>
    <w:rsid w:val="00962F62"/>
    <w:rsid w:val="00962F99"/>
    <w:rsid w:val="00963528"/>
    <w:rsid w:val="009635DA"/>
    <w:rsid w:val="0096364C"/>
    <w:rsid w:val="00963841"/>
    <w:rsid w:val="00963E1C"/>
    <w:rsid w:val="00964092"/>
    <w:rsid w:val="0096414D"/>
    <w:rsid w:val="00964355"/>
    <w:rsid w:val="00964C60"/>
    <w:rsid w:val="00964C7B"/>
    <w:rsid w:val="00965343"/>
    <w:rsid w:val="0096654D"/>
    <w:rsid w:val="00967512"/>
    <w:rsid w:val="00967CF6"/>
    <w:rsid w:val="009708CD"/>
    <w:rsid w:val="00970B24"/>
    <w:rsid w:val="00970E38"/>
    <w:rsid w:val="00970E72"/>
    <w:rsid w:val="0097229D"/>
    <w:rsid w:val="0097283F"/>
    <w:rsid w:val="00973109"/>
    <w:rsid w:val="00973DB4"/>
    <w:rsid w:val="009746A4"/>
    <w:rsid w:val="00974E04"/>
    <w:rsid w:val="009750D3"/>
    <w:rsid w:val="0097514E"/>
    <w:rsid w:val="009755FC"/>
    <w:rsid w:val="0097609F"/>
    <w:rsid w:val="00977D92"/>
    <w:rsid w:val="0098008E"/>
    <w:rsid w:val="00980626"/>
    <w:rsid w:val="00980B90"/>
    <w:rsid w:val="009847E8"/>
    <w:rsid w:val="00984B4A"/>
    <w:rsid w:val="00984E2E"/>
    <w:rsid w:val="00986D50"/>
    <w:rsid w:val="00986D5D"/>
    <w:rsid w:val="009874CB"/>
    <w:rsid w:val="009874DC"/>
    <w:rsid w:val="0099093C"/>
    <w:rsid w:val="00990DD1"/>
    <w:rsid w:val="00991551"/>
    <w:rsid w:val="00991656"/>
    <w:rsid w:val="009927B7"/>
    <w:rsid w:val="00993F2F"/>
    <w:rsid w:val="009964B9"/>
    <w:rsid w:val="009A021F"/>
    <w:rsid w:val="009A0421"/>
    <w:rsid w:val="009A049C"/>
    <w:rsid w:val="009A0568"/>
    <w:rsid w:val="009A0885"/>
    <w:rsid w:val="009A0CCB"/>
    <w:rsid w:val="009A18BA"/>
    <w:rsid w:val="009A26D0"/>
    <w:rsid w:val="009A274B"/>
    <w:rsid w:val="009A2756"/>
    <w:rsid w:val="009A3092"/>
    <w:rsid w:val="009A42E0"/>
    <w:rsid w:val="009A45BC"/>
    <w:rsid w:val="009A45F7"/>
    <w:rsid w:val="009A46DD"/>
    <w:rsid w:val="009A65D3"/>
    <w:rsid w:val="009A6C60"/>
    <w:rsid w:val="009A6EE2"/>
    <w:rsid w:val="009B0F73"/>
    <w:rsid w:val="009B1737"/>
    <w:rsid w:val="009B1E19"/>
    <w:rsid w:val="009B1F80"/>
    <w:rsid w:val="009B570C"/>
    <w:rsid w:val="009B66B1"/>
    <w:rsid w:val="009C323F"/>
    <w:rsid w:val="009C36FF"/>
    <w:rsid w:val="009C4E7C"/>
    <w:rsid w:val="009C77DF"/>
    <w:rsid w:val="009C7B61"/>
    <w:rsid w:val="009D061C"/>
    <w:rsid w:val="009D18C1"/>
    <w:rsid w:val="009D279A"/>
    <w:rsid w:val="009D30C2"/>
    <w:rsid w:val="009D38FA"/>
    <w:rsid w:val="009D44D3"/>
    <w:rsid w:val="009D46C7"/>
    <w:rsid w:val="009D5864"/>
    <w:rsid w:val="009D5B82"/>
    <w:rsid w:val="009D5CCA"/>
    <w:rsid w:val="009D5D0F"/>
    <w:rsid w:val="009D5EC7"/>
    <w:rsid w:val="009D719D"/>
    <w:rsid w:val="009D79D0"/>
    <w:rsid w:val="009E126F"/>
    <w:rsid w:val="009E2220"/>
    <w:rsid w:val="009E229F"/>
    <w:rsid w:val="009E23DD"/>
    <w:rsid w:val="009E3222"/>
    <w:rsid w:val="009E3A8D"/>
    <w:rsid w:val="009E3B42"/>
    <w:rsid w:val="009E4037"/>
    <w:rsid w:val="009E45A9"/>
    <w:rsid w:val="009E529D"/>
    <w:rsid w:val="009E5FAA"/>
    <w:rsid w:val="009E711B"/>
    <w:rsid w:val="009E78FC"/>
    <w:rsid w:val="009E7A07"/>
    <w:rsid w:val="009E7C8D"/>
    <w:rsid w:val="009F0BB4"/>
    <w:rsid w:val="009F0CE6"/>
    <w:rsid w:val="009F2086"/>
    <w:rsid w:val="009F27A5"/>
    <w:rsid w:val="009F2AB8"/>
    <w:rsid w:val="009F2D6E"/>
    <w:rsid w:val="009F34BA"/>
    <w:rsid w:val="009F36C3"/>
    <w:rsid w:val="009F4D61"/>
    <w:rsid w:val="009F4D98"/>
    <w:rsid w:val="009F4F05"/>
    <w:rsid w:val="009F5EA5"/>
    <w:rsid w:val="009F6120"/>
    <w:rsid w:val="009F61F7"/>
    <w:rsid w:val="009F6E6E"/>
    <w:rsid w:val="00A01EE7"/>
    <w:rsid w:val="00A02A61"/>
    <w:rsid w:val="00A0350A"/>
    <w:rsid w:val="00A03A87"/>
    <w:rsid w:val="00A03BF3"/>
    <w:rsid w:val="00A03D31"/>
    <w:rsid w:val="00A03FD8"/>
    <w:rsid w:val="00A0410B"/>
    <w:rsid w:val="00A0472B"/>
    <w:rsid w:val="00A0544C"/>
    <w:rsid w:val="00A0748E"/>
    <w:rsid w:val="00A102EB"/>
    <w:rsid w:val="00A10AFB"/>
    <w:rsid w:val="00A11F64"/>
    <w:rsid w:val="00A12051"/>
    <w:rsid w:val="00A124B7"/>
    <w:rsid w:val="00A14533"/>
    <w:rsid w:val="00A15F6E"/>
    <w:rsid w:val="00A16C55"/>
    <w:rsid w:val="00A16DED"/>
    <w:rsid w:val="00A16FE9"/>
    <w:rsid w:val="00A1706B"/>
    <w:rsid w:val="00A170A5"/>
    <w:rsid w:val="00A1742B"/>
    <w:rsid w:val="00A20553"/>
    <w:rsid w:val="00A20703"/>
    <w:rsid w:val="00A20731"/>
    <w:rsid w:val="00A218B1"/>
    <w:rsid w:val="00A22DB8"/>
    <w:rsid w:val="00A22E7F"/>
    <w:rsid w:val="00A2358F"/>
    <w:rsid w:val="00A23B34"/>
    <w:rsid w:val="00A2458A"/>
    <w:rsid w:val="00A247A4"/>
    <w:rsid w:val="00A2495F"/>
    <w:rsid w:val="00A254F3"/>
    <w:rsid w:val="00A256FC"/>
    <w:rsid w:val="00A2757B"/>
    <w:rsid w:val="00A27F7D"/>
    <w:rsid w:val="00A3030C"/>
    <w:rsid w:val="00A30836"/>
    <w:rsid w:val="00A32DE1"/>
    <w:rsid w:val="00A340EE"/>
    <w:rsid w:val="00A3446D"/>
    <w:rsid w:val="00A365D8"/>
    <w:rsid w:val="00A36BE1"/>
    <w:rsid w:val="00A372F8"/>
    <w:rsid w:val="00A37472"/>
    <w:rsid w:val="00A374B3"/>
    <w:rsid w:val="00A40E15"/>
    <w:rsid w:val="00A42F3F"/>
    <w:rsid w:val="00A4454F"/>
    <w:rsid w:val="00A44832"/>
    <w:rsid w:val="00A4524F"/>
    <w:rsid w:val="00A45FF2"/>
    <w:rsid w:val="00A462E2"/>
    <w:rsid w:val="00A46AF3"/>
    <w:rsid w:val="00A518F1"/>
    <w:rsid w:val="00A51EE7"/>
    <w:rsid w:val="00A5381F"/>
    <w:rsid w:val="00A53E1C"/>
    <w:rsid w:val="00A54B6B"/>
    <w:rsid w:val="00A54CA5"/>
    <w:rsid w:val="00A55038"/>
    <w:rsid w:val="00A56235"/>
    <w:rsid w:val="00A57E6D"/>
    <w:rsid w:val="00A57EB0"/>
    <w:rsid w:val="00A60EB6"/>
    <w:rsid w:val="00A61914"/>
    <w:rsid w:val="00A61A8B"/>
    <w:rsid w:val="00A61D8B"/>
    <w:rsid w:val="00A61E0B"/>
    <w:rsid w:val="00A63601"/>
    <w:rsid w:val="00A63F7D"/>
    <w:rsid w:val="00A64FF3"/>
    <w:rsid w:val="00A6501D"/>
    <w:rsid w:val="00A65ABF"/>
    <w:rsid w:val="00A6627F"/>
    <w:rsid w:val="00A664B1"/>
    <w:rsid w:val="00A66D54"/>
    <w:rsid w:val="00A716E1"/>
    <w:rsid w:val="00A719AD"/>
    <w:rsid w:val="00A721D2"/>
    <w:rsid w:val="00A7348A"/>
    <w:rsid w:val="00A73E4F"/>
    <w:rsid w:val="00A73ED1"/>
    <w:rsid w:val="00A7410E"/>
    <w:rsid w:val="00A74310"/>
    <w:rsid w:val="00A7456F"/>
    <w:rsid w:val="00A753C0"/>
    <w:rsid w:val="00A76328"/>
    <w:rsid w:val="00A778FA"/>
    <w:rsid w:val="00A80BD6"/>
    <w:rsid w:val="00A80EEF"/>
    <w:rsid w:val="00A82BB5"/>
    <w:rsid w:val="00A8309D"/>
    <w:rsid w:val="00A84682"/>
    <w:rsid w:val="00A848FB"/>
    <w:rsid w:val="00A85072"/>
    <w:rsid w:val="00A85A5F"/>
    <w:rsid w:val="00A85AD7"/>
    <w:rsid w:val="00A91086"/>
    <w:rsid w:val="00A92396"/>
    <w:rsid w:val="00A936A0"/>
    <w:rsid w:val="00A936B7"/>
    <w:rsid w:val="00A936C2"/>
    <w:rsid w:val="00A93D9E"/>
    <w:rsid w:val="00A93DF4"/>
    <w:rsid w:val="00A940C6"/>
    <w:rsid w:val="00A9495A"/>
    <w:rsid w:val="00A954E0"/>
    <w:rsid w:val="00A96025"/>
    <w:rsid w:val="00A9703B"/>
    <w:rsid w:val="00A97482"/>
    <w:rsid w:val="00A97921"/>
    <w:rsid w:val="00AA0501"/>
    <w:rsid w:val="00AA295F"/>
    <w:rsid w:val="00AA44DE"/>
    <w:rsid w:val="00AA4FAE"/>
    <w:rsid w:val="00AA55E3"/>
    <w:rsid w:val="00AA5CA6"/>
    <w:rsid w:val="00AA5F4D"/>
    <w:rsid w:val="00AA6231"/>
    <w:rsid w:val="00AA6CFC"/>
    <w:rsid w:val="00AA6FF0"/>
    <w:rsid w:val="00AA765A"/>
    <w:rsid w:val="00AA76C2"/>
    <w:rsid w:val="00AB08EE"/>
    <w:rsid w:val="00AB2239"/>
    <w:rsid w:val="00AB2A1E"/>
    <w:rsid w:val="00AB335A"/>
    <w:rsid w:val="00AB4841"/>
    <w:rsid w:val="00AB4E8D"/>
    <w:rsid w:val="00AB68A7"/>
    <w:rsid w:val="00AB721B"/>
    <w:rsid w:val="00AC0729"/>
    <w:rsid w:val="00AC1A16"/>
    <w:rsid w:val="00AC1D95"/>
    <w:rsid w:val="00AC2323"/>
    <w:rsid w:val="00AC459E"/>
    <w:rsid w:val="00AC48B1"/>
    <w:rsid w:val="00AC576A"/>
    <w:rsid w:val="00AC606A"/>
    <w:rsid w:val="00AC7799"/>
    <w:rsid w:val="00AD0CD3"/>
    <w:rsid w:val="00AD2996"/>
    <w:rsid w:val="00AD30B0"/>
    <w:rsid w:val="00AD3E22"/>
    <w:rsid w:val="00AD4517"/>
    <w:rsid w:val="00AD466F"/>
    <w:rsid w:val="00AD4972"/>
    <w:rsid w:val="00AD4FD9"/>
    <w:rsid w:val="00AD5092"/>
    <w:rsid w:val="00AD545A"/>
    <w:rsid w:val="00AD5613"/>
    <w:rsid w:val="00AD5DCB"/>
    <w:rsid w:val="00AD6E83"/>
    <w:rsid w:val="00AD76FC"/>
    <w:rsid w:val="00AE0A36"/>
    <w:rsid w:val="00AE0BB3"/>
    <w:rsid w:val="00AE2FC3"/>
    <w:rsid w:val="00AE2FEC"/>
    <w:rsid w:val="00AE310D"/>
    <w:rsid w:val="00AE35D7"/>
    <w:rsid w:val="00AE4412"/>
    <w:rsid w:val="00AE4DB7"/>
    <w:rsid w:val="00AE6B91"/>
    <w:rsid w:val="00AE6F13"/>
    <w:rsid w:val="00AF0AE2"/>
    <w:rsid w:val="00AF1285"/>
    <w:rsid w:val="00AF1C19"/>
    <w:rsid w:val="00AF26CE"/>
    <w:rsid w:val="00AF2ED2"/>
    <w:rsid w:val="00AF3A3F"/>
    <w:rsid w:val="00AF3A67"/>
    <w:rsid w:val="00AF4392"/>
    <w:rsid w:val="00AF44D9"/>
    <w:rsid w:val="00AF46AD"/>
    <w:rsid w:val="00AF48D4"/>
    <w:rsid w:val="00AF77B5"/>
    <w:rsid w:val="00AF7909"/>
    <w:rsid w:val="00AF7C7D"/>
    <w:rsid w:val="00B00119"/>
    <w:rsid w:val="00B01D9B"/>
    <w:rsid w:val="00B0289C"/>
    <w:rsid w:val="00B02FE9"/>
    <w:rsid w:val="00B0385B"/>
    <w:rsid w:val="00B03FC2"/>
    <w:rsid w:val="00B0513F"/>
    <w:rsid w:val="00B07492"/>
    <w:rsid w:val="00B105AE"/>
    <w:rsid w:val="00B12C0D"/>
    <w:rsid w:val="00B130FB"/>
    <w:rsid w:val="00B13518"/>
    <w:rsid w:val="00B138CA"/>
    <w:rsid w:val="00B13B8D"/>
    <w:rsid w:val="00B14208"/>
    <w:rsid w:val="00B153C3"/>
    <w:rsid w:val="00B1716F"/>
    <w:rsid w:val="00B1798D"/>
    <w:rsid w:val="00B179DA"/>
    <w:rsid w:val="00B17DAE"/>
    <w:rsid w:val="00B23AEE"/>
    <w:rsid w:val="00B24681"/>
    <w:rsid w:val="00B2484D"/>
    <w:rsid w:val="00B24DE2"/>
    <w:rsid w:val="00B257B6"/>
    <w:rsid w:val="00B26015"/>
    <w:rsid w:val="00B2692F"/>
    <w:rsid w:val="00B27D36"/>
    <w:rsid w:val="00B27F62"/>
    <w:rsid w:val="00B27FC7"/>
    <w:rsid w:val="00B30CFB"/>
    <w:rsid w:val="00B31259"/>
    <w:rsid w:val="00B319DB"/>
    <w:rsid w:val="00B3216D"/>
    <w:rsid w:val="00B3291A"/>
    <w:rsid w:val="00B33010"/>
    <w:rsid w:val="00B332E1"/>
    <w:rsid w:val="00B3335D"/>
    <w:rsid w:val="00B345D1"/>
    <w:rsid w:val="00B3597F"/>
    <w:rsid w:val="00B35ECA"/>
    <w:rsid w:val="00B35FB4"/>
    <w:rsid w:val="00B374F3"/>
    <w:rsid w:val="00B41C6B"/>
    <w:rsid w:val="00B41FCF"/>
    <w:rsid w:val="00B432AC"/>
    <w:rsid w:val="00B43F3D"/>
    <w:rsid w:val="00B442CE"/>
    <w:rsid w:val="00B4446F"/>
    <w:rsid w:val="00B479AD"/>
    <w:rsid w:val="00B50C0F"/>
    <w:rsid w:val="00B51499"/>
    <w:rsid w:val="00B52112"/>
    <w:rsid w:val="00B52283"/>
    <w:rsid w:val="00B5273E"/>
    <w:rsid w:val="00B5487E"/>
    <w:rsid w:val="00B54DCA"/>
    <w:rsid w:val="00B54F46"/>
    <w:rsid w:val="00B5633A"/>
    <w:rsid w:val="00B56787"/>
    <w:rsid w:val="00B572B7"/>
    <w:rsid w:val="00B57A2D"/>
    <w:rsid w:val="00B60454"/>
    <w:rsid w:val="00B610DE"/>
    <w:rsid w:val="00B64325"/>
    <w:rsid w:val="00B66488"/>
    <w:rsid w:val="00B66769"/>
    <w:rsid w:val="00B66B2C"/>
    <w:rsid w:val="00B66FA3"/>
    <w:rsid w:val="00B7044C"/>
    <w:rsid w:val="00B7108A"/>
    <w:rsid w:val="00B712F2"/>
    <w:rsid w:val="00B716D9"/>
    <w:rsid w:val="00B71846"/>
    <w:rsid w:val="00B718E4"/>
    <w:rsid w:val="00B74368"/>
    <w:rsid w:val="00B74FF3"/>
    <w:rsid w:val="00B75DB8"/>
    <w:rsid w:val="00B76501"/>
    <w:rsid w:val="00B76CA6"/>
    <w:rsid w:val="00B76EA3"/>
    <w:rsid w:val="00B77143"/>
    <w:rsid w:val="00B773A1"/>
    <w:rsid w:val="00B77909"/>
    <w:rsid w:val="00B77FDB"/>
    <w:rsid w:val="00B80479"/>
    <w:rsid w:val="00B8073D"/>
    <w:rsid w:val="00B80C62"/>
    <w:rsid w:val="00B81395"/>
    <w:rsid w:val="00B81A3E"/>
    <w:rsid w:val="00B8258D"/>
    <w:rsid w:val="00B83002"/>
    <w:rsid w:val="00B83810"/>
    <w:rsid w:val="00B854CE"/>
    <w:rsid w:val="00B857E4"/>
    <w:rsid w:val="00B85DA3"/>
    <w:rsid w:val="00B877DD"/>
    <w:rsid w:val="00B87FCF"/>
    <w:rsid w:val="00B907EB"/>
    <w:rsid w:val="00B90C54"/>
    <w:rsid w:val="00B90E1E"/>
    <w:rsid w:val="00B9459E"/>
    <w:rsid w:val="00B955B8"/>
    <w:rsid w:val="00B95C41"/>
    <w:rsid w:val="00B95DD6"/>
    <w:rsid w:val="00B96BD8"/>
    <w:rsid w:val="00B9784A"/>
    <w:rsid w:val="00B97AD0"/>
    <w:rsid w:val="00B97D33"/>
    <w:rsid w:val="00BA0EAB"/>
    <w:rsid w:val="00BA13FD"/>
    <w:rsid w:val="00BA14DB"/>
    <w:rsid w:val="00BA256A"/>
    <w:rsid w:val="00BA26DC"/>
    <w:rsid w:val="00BA3909"/>
    <w:rsid w:val="00BA3CE5"/>
    <w:rsid w:val="00BA44C1"/>
    <w:rsid w:val="00BA5B31"/>
    <w:rsid w:val="00BA61B7"/>
    <w:rsid w:val="00BA6516"/>
    <w:rsid w:val="00BB03CD"/>
    <w:rsid w:val="00BB1C7B"/>
    <w:rsid w:val="00BB1C94"/>
    <w:rsid w:val="00BB2075"/>
    <w:rsid w:val="00BB215A"/>
    <w:rsid w:val="00BB243E"/>
    <w:rsid w:val="00BB2B01"/>
    <w:rsid w:val="00BB2F82"/>
    <w:rsid w:val="00BB46B2"/>
    <w:rsid w:val="00BB4D01"/>
    <w:rsid w:val="00BB5553"/>
    <w:rsid w:val="00BB5F40"/>
    <w:rsid w:val="00BB60D6"/>
    <w:rsid w:val="00BB6A7D"/>
    <w:rsid w:val="00BB6DBA"/>
    <w:rsid w:val="00BB71EC"/>
    <w:rsid w:val="00BB7571"/>
    <w:rsid w:val="00BB79E4"/>
    <w:rsid w:val="00BC1207"/>
    <w:rsid w:val="00BC1B84"/>
    <w:rsid w:val="00BC2EF0"/>
    <w:rsid w:val="00BC320D"/>
    <w:rsid w:val="00BC377C"/>
    <w:rsid w:val="00BC3A8F"/>
    <w:rsid w:val="00BC6056"/>
    <w:rsid w:val="00BC64FB"/>
    <w:rsid w:val="00BC6E4A"/>
    <w:rsid w:val="00BC706A"/>
    <w:rsid w:val="00BC74B2"/>
    <w:rsid w:val="00BD0541"/>
    <w:rsid w:val="00BD062B"/>
    <w:rsid w:val="00BD1B73"/>
    <w:rsid w:val="00BD2528"/>
    <w:rsid w:val="00BD27E0"/>
    <w:rsid w:val="00BD290A"/>
    <w:rsid w:val="00BD2B05"/>
    <w:rsid w:val="00BD37E4"/>
    <w:rsid w:val="00BD3E2F"/>
    <w:rsid w:val="00BD554A"/>
    <w:rsid w:val="00BD5BF9"/>
    <w:rsid w:val="00BD619B"/>
    <w:rsid w:val="00BD6354"/>
    <w:rsid w:val="00BD6461"/>
    <w:rsid w:val="00BE1205"/>
    <w:rsid w:val="00BE1594"/>
    <w:rsid w:val="00BE1CE6"/>
    <w:rsid w:val="00BE288D"/>
    <w:rsid w:val="00BE5390"/>
    <w:rsid w:val="00BE5DA7"/>
    <w:rsid w:val="00BE7380"/>
    <w:rsid w:val="00BE7CF9"/>
    <w:rsid w:val="00BE7FE1"/>
    <w:rsid w:val="00BF0939"/>
    <w:rsid w:val="00BF0DB6"/>
    <w:rsid w:val="00BF0E38"/>
    <w:rsid w:val="00BF10F7"/>
    <w:rsid w:val="00BF2D5E"/>
    <w:rsid w:val="00BF41F4"/>
    <w:rsid w:val="00BF439B"/>
    <w:rsid w:val="00BF7234"/>
    <w:rsid w:val="00C00623"/>
    <w:rsid w:val="00C00F25"/>
    <w:rsid w:val="00C012F8"/>
    <w:rsid w:val="00C01EFF"/>
    <w:rsid w:val="00C026B2"/>
    <w:rsid w:val="00C029BB"/>
    <w:rsid w:val="00C02DA2"/>
    <w:rsid w:val="00C05BE6"/>
    <w:rsid w:val="00C05DBC"/>
    <w:rsid w:val="00C06738"/>
    <w:rsid w:val="00C06A53"/>
    <w:rsid w:val="00C06F04"/>
    <w:rsid w:val="00C07FD4"/>
    <w:rsid w:val="00C10257"/>
    <w:rsid w:val="00C10FAA"/>
    <w:rsid w:val="00C11250"/>
    <w:rsid w:val="00C112E5"/>
    <w:rsid w:val="00C1199A"/>
    <w:rsid w:val="00C127A0"/>
    <w:rsid w:val="00C1290C"/>
    <w:rsid w:val="00C12D4E"/>
    <w:rsid w:val="00C134BD"/>
    <w:rsid w:val="00C13AB8"/>
    <w:rsid w:val="00C13C8A"/>
    <w:rsid w:val="00C13E79"/>
    <w:rsid w:val="00C1558A"/>
    <w:rsid w:val="00C16000"/>
    <w:rsid w:val="00C16266"/>
    <w:rsid w:val="00C165B9"/>
    <w:rsid w:val="00C16E79"/>
    <w:rsid w:val="00C179F4"/>
    <w:rsid w:val="00C17DE1"/>
    <w:rsid w:val="00C2047A"/>
    <w:rsid w:val="00C2076D"/>
    <w:rsid w:val="00C20B1A"/>
    <w:rsid w:val="00C21328"/>
    <w:rsid w:val="00C21813"/>
    <w:rsid w:val="00C223C7"/>
    <w:rsid w:val="00C22809"/>
    <w:rsid w:val="00C2354A"/>
    <w:rsid w:val="00C23E86"/>
    <w:rsid w:val="00C2476D"/>
    <w:rsid w:val="00C253CA"/>
    <w:rsid w:val="00C25448"/>
    <w:rsid w:val="00C25A26"/>
    <w:rsid w:val="00C25BE3"/>
    <w:rsid w:val="00C275C3"/>
    <w:rsid w:val="00C30E0D"/>
    <w:rsid w:val="00C30EFE"/>
    <w:rsid w:val="00C32493"/>
    <w:rsid w:val="00C334E2"/>
    <w:rsid w:val="00C33640"/>
    <w:rsid w:val="00C33953"/>
    <w:rsid w:val="00C34A98"/>
    <w:rsid w:val="00C35637"/>
    <w:rsid w:val="00C3656C"/>
    <w:rsid w:val="00C377B0"/>
    <w:rsid w:val="00C411BB"/>
    <w:rsid w:val="00C4326A"/>
    <w:rsid w:val="00C44DA1"/>
    <w:rsid w:val="00C46D64"/>
    <w:rsid w:val="00C4768A"/>
    <w:rsid w:val="00C50050"/>
    <w:rsid w:val="00C5085E"/>
    <w:rsid w:val="00C513DC"/>
    <w:rsid w:val="00C51A02"/>
    <w:rsid w:val="00C52FE9"/>
    <w:rsid w:val="00C54F5D"/>
    <w:rsid w:val="00C56120"/>
    <w:rsid w:val="00C5640B"/>
    <w:rsid w:val="00C56442"/>
    <w:rsid w:val="00C574E6"/>
    <w:rsid w:val="00C576D8"/>
    <w:rsid w:val="00C57CD9"/>
    <w:rsid w:val="00C6019D"/>
    <w:rsid w:val="00C6056F"/>
    <w:rsid w:val="00C617EA"/>
    <w:rsid w:val="00C61B07"/>
    <w:rsid w:val="00C61F10"/>
    <w:rsid w:val="00C6260C"/>
    <w:rsid w:val="00C6318E"/>
    <w:rsid w:val="00C633FF"/>
    <w:rsid w:val="00C6488D"/>
    <w:rsid w:val="00C64CE3"/>
    <w:rsid w:val="00C6540E"/>
    <w:rsid w:val="00C704EE"/>
    <w:rsid w:val="00C7145B"/>
    <w:rsid w:val="00C71E54"/>
    <w:rsid w:val="00C72E56"/>
    <w:rsid w:val="00C737D1"/>
    <w:rsid w:val="00C73F57"/>
    <w:rsid w:val="00C73F83"/>
    <w:rsid w:val="00C747C3"/>
    <w:rsid w:val="00C74948"/>
    <w:rsid w:val="00C75ECB"/>
    <w:rsid w:val="00C76665"/>
    <w:rsid w:val="00C76A9D"/>
    <w:rsid w:val="00C7742C"/>
    <w:rsid w:val="00C77DBB"/>
    <w:rsid w:val="00C814B6"/>
    <w:rsid w:val="00C81981"/>
    <w:rsid w:val="00C81D9E"/>
    <w:rsid w:val="00C821FE"/>
    <w:rsid w:val="00C844FB"/>
    <w:rsid w:val="00C8501D"/>
    <w:rsid w:val="00C85643"/>
    <w:rsid w:val="00C86540"/>
    <w:rsid w:val="00C86F24"/>
    <w:rsid w:val="00C9121C"/>
    <w:rsid w:val="00C92592"/>
    <w:rsid w:val="00C932F5"/>
    <w:rsid w:val="00C9363C"/>
    <w:rsid w:val="00C957F0"/>
    <w:rsid w:val="00C95D3B"/>
    <w:rsid w:val="00C965E1"/>
    <w:rsid w:val="00C968E2"/>
    <w:rsid w:val="00C96C91"/>
    <w:rsid w:val="00C96E85"/>
    <w:rsid w:val="00C97F14"/>
    <w:rsid w:val="00CA0913"/>
    <w:rsid w:val="00CA25D8"/>
    <w:rsid w:val="00CA34B0"/>
    <w:rsid w:val="00CA3D91"/>
    <w:rsid w:val="00CA3E51"/>
    <w:rsid w:val="00CA5089"/>
    <w:rsid w:val="00CA5473"/>
    <w:rsid w:val="00CA68E6"/>
    <w:rsid w:val="00CA6A4D"/>
    <w:rsid w:val="00CA76B1"/>
    <w:rsid w:val="00CA7742"/>
    <w:rsid w:val="00CA7907"/>
    <w:rsid w:val="00CB0466"/>
    <w:rsid w:val="00CB0FA9"/>
    <w:rsid w:val="00CB3AE8"/>
    <w:rsid w:val="00CB4BFD"/>
    <w:rsid w:val="00CB5332"/>
    <w:rsid w:val="00CB5839"/>
    <w:rsid w:val="00CB669D"/>
    <w:rsid w:val="00CB6B41"/>
    <w:rsid w:val="00CB7272"/>
    <w:rsid w:val="00CC0143"/>
    <w:rsid w:val="00CC0215"/>
    <w:rsid w:val="00CC0786"/>
    <w:rsid w:val="00CC0A5B"/>
    <w:rsid w:val="00CC0AC9"/>
    <w:rsid w:val="00CC0CE4"/>
    <w:rsid w:val="00CC1093"/>
    <w:rsid w:val="00CC1433"/>
    <w:rsid w:val="00CC256C"/>
    <w:rsid w:val="00CC25B7"/>
    <w:rsid w:val="00CC2662"/>
    <w:rsid w:val="00CC2739"/>
    <w:rsid w:val="00CC570F"/>
    <w:rsid w:val="00CC5EB8"/>
    <w:rsid w:val="00CC5F86"/>
    <w:rsid w:val="00CC642E"/>
    <w:rsid w:val="00CC67BF"/>
    <w:rsid w:val="00CC7755"/>
    <w:rsid w:val="00CC78A8"/>
    <w:rsid w:val="00CC7CE4"/>
    <w:rsid w:val="00CD14A7"/>
    <w:rsid w:val="00CD17A2"/>
    <w:rsid w:val="00CD3ED1"/>
    <w:rsid w:val="00CD45AC"/>
    <w:rsid w:val="00CD5ECB"/>
    <w:rsid w:val="00CD784A"/>
    <w:rsid w:val="00CD7ACE"/>
    <w:rsid w:val="00CE0239"/>
    <w:rsid w:val="00CE143B"/>
    <w:rsid w:val="00CE23B8"/>
    <w:rsid w:val="00CE23D6"/>
    <w:rsid w:val="00CE36A7"/>
    <w:rsid w:val="00CE3AD1"/>
    <w:rsid w:val="00CE78FE"/>
    <w:rsid w:val="00CF0768"/>
    <w:rsid w:val="00CF0B95"/>
    <w:rsid w:val="00CF0C72"/>
    <w:rsid w:val="00CF11BB"/>
    <w:rsid w:val="00CF1F85"/>
    <w:rsid w:val="00CF2400"/>
    <w:rsid w:val="00CF25C4"/>
    <w:rsid w:val="00CF3B90"/>
    <w:rsid w:val="00CF3BC5"/>
    <w:rsid w:val="00CF4028"/>
    <w:rsid w:val="00CF4A0D"/>
    <w:rsid w:val="00CF5BA2"/>
    <w:rsid w:val="00CF5C81"/>
    <w:rsid w:val="00CF7428"/>
    <w:rsid w:val="00CF77B7"/>
    <w:rsid w:val="00CF78C3"/>
    <w:rsid w:val="00CF7C94"/>
    <w:rsid w:val="00D0199A"/>
    <w:rsid w:val="00D0296C"/>
    <w:rsid w:val="00D030A4"/>
    <w:rsid w:val="00D04A03"/>
    <w:rsid w:val="00D05326"/>
    <w:rsid w:val="00D07264"/>
    <w:rsid w:val="00D11F1E"/>
    <w:rsid w:val="00D12588"/>
    <w:rsid w:val="00D13273"/>
    <w:rsid w:val="00D13C30"/>
    <w:rsid w:val="00D14A35"/>
    <w:rsid w:val="00D1535E"/>
    <w:rsid w:val="00D15D6A"/>
    <w:rsid w:val="00D20DC7"/>
    <w:rsid w:val="00D21FF1"/>
    <w:rsid w:val="00D223DD"/>
    <w:rsid w:val="00D22933"/>
    <w:rsid w:val="00D237EB"/>
    <w:rsid w:val="00D23957"/>
    <w:rsid w:val="00D23B65"/>
    <w:rsid w:val="00D2405C"/>
    <w:rsid w:val="00D246F2"/>
    <w:rsid w:val="00D26303"/>
    <w:rsid w:val="00D26B1C"/>
    <w:rsid w:val="00D307D0"/>
    <w:rsid w:val="00D30980"/>
    <w:rsid w:val="00D30BAE"/>
    <w:rsid w:val="00D31D69"/>
    <w:rsid w:val="00D31FE1"/>
    <w:rsid w:val="00D322F4"/>
    <w:rsid w:val="00D343D3"/>
    <w:rsid w:val="00D3487B"/>
    <w:rsid w:val="00D34A74"/>
    <w:rsid w:val="00D351E1"/>
    <w:rsid w:val="00D35E77"/>
    <w:rsid w:val="00D36C04"/>
    <w:rsid w:val="00D36EEF"/>
    <w:rsid w:val="00D37514"/>
    <w:rsid w:val="00D3759E"/>
    <w:rsid w:val="00D37AD3"/>
    <w:rsid w:val="00D37FB3"/>
    <w:rsid w:val="00D408FD"/>
    <w:rsid w:val="00D40CD3"/>
    <w:rsid w:val="00D442A4"/>
    <w:rsid w:val="00D4467D"/>
    <w:rsid w:val="00D45924"/>
    <w:rsid w:val="00D50707"/>
    <w:rsid w:val="00D50CE8"/>
    <w:rsid w:val="00D50FF7"/>
    <w:rsid w:val="00D5121C"/>
    <w:rsid w:val="00D52F8C"/>
    <w:rsid w:val="00D53A3F"/>
    <w:rsid w:val="00D55145"/>
    <w:rsid w:val="00D55D03"/>
    <w:rsid w:val="00D55D2D"/>
    <w:rsid w:val="00D571B7"/>
    <w:rsid w:val="00D57B59"/>
    <w:rsid w:val="00D57BC8"/>
    <w:rsid w:val="00D62DFC"/>
    <w:rsid w:val="00D64355"/>
    <w:rsid w:val="00D645F0"/>
    <w:rsid w:val="00D649BD"/>
    <w:rsid w:val="00D64A01"/>
    <w:rsid w:val="00D65C97"/>
    <w:rsid w:val="00D663A6"/>
    <w:rsid w:val="00D6653D"/>
    <w:rsid w:val="00D67B1B"/>
    <w:rsid w:val="00D67F68"/>
    <w:rsid w:val="00D705A9"/>
    <w:rsid w:val="00D70698"/>
    <w:rsid w:val="00D70D72"/>
    <w:rsid w:val="00D70F6E"/>
    <w:rsid w:val="00D72733"/>
    <w:rsid w:val="00D7311A"/>
    <w:rsid w:val="00D736BC"/>
    <w:rsid w:val="00D73B93"/>
    <w:rsid w:val="00D73CAC"/>
    <w:rsid w:val="00D73F9C"/>
    <w:rsid w:val="00D743C8"/>
    <w:rsid w:val="00D74C21"/>
    <w:rsid w:val="00D776E8"/>
    <w:rsid w:val="00D77C26"/>
    <w:rsid w:val="00D81D04"/>
    <w:rsid w:val="00D81F0E"/>
    <w:rsid w:val="00D82314"/>
    <w:rsid w:val="00D83E90"/>
    <w:rsid w:val="00D84783"/>
    <w:rsid w:val="00D8498C"/>
    <w:rsid w:val="00D84BA4"/>
    <w:rsid w:val="00D851B2"/>
    <w:rsid w:val="00D863F1"/>
    <w:rsid w:val="00D87C70"/>
    <w:rsid w:val="00D87F26"/>
    <w:rsid w:val="00D90120"/>
    <w:rsid w:val="00D90646"/>
    <w:rsid w:val="00D91CD0"/>
    <w:rsid w:val="00D9214D"/>
    <w:rsid w:val="00D92248"/>
    <w:rsid w:val="00D92FDB"/>
    <w:rsid w:val="00D93B8D"/>
    <w:rsid w:val="00D93D20"/>
    <w:rsid w:val="00D94552"/>
    <w:rsid w:val="00D94698"/>
    <w:rsid w:val="00D949F6"/>
    <w:rsid w:val="00D95B0C"/>
    <w:rsid w:val="00D962AA"/>
    <w:rsid w:val="00D96643"/>
    <w:rsid w:val="00D968D9"/>
    <w:rsid w:val="00DA2459"/>
    <w:rsid w:val="00DA26A5"/>
    <w:rsid w:val="00DA27AD"/>
    <w:rsid w:val="00DA27CF"/>
    <w:rsid w:val="00DA2E2E"/>
    <w:rsid w:val="00DA5041"/>
    <w:rsid w:val="00DA6067"/>
    <w:rsid w:val="00DA762D"/>
    <w:rsid w:val="00DB076A"/>
    <w:rsid w:val="00DB087B"/>
    <w:rsid w:val="00DB1A9E"/>
    <w:rsid w:val="00DB30F8"/>
    <w:rsid w:val="00DB3A7C"/>
    <w:rsid w:val="00DB3E1D"/>
    <w:rsid w:val="00DB4F51"/>
    <w:rsid w:val="00DB74EE"/>
    <w:rsid w:val="00DC0102"/>
    <w:rsid w:val="00DC0D61"/>
    <w:rsid w:val="00DC1AAB"/>
    <w:rsid w:val="00DC3369"/>
    <w:rsid w:val="00DC3B1A"/>
    <w:rsid w:val="00DC408C"/>
    <w:rsid w:val="00DC5077"/>
    <w:rsid w:val="00DC56BA"/>
    <w:rsid w:val="00DD0022"/>
    <w:rsid w:val="00DD0414"/>
    <w:rsid w:val="00DD0D33"/>
    <w:rsid w:val="00DD15C0"/>
    <w:rsid w:val="00DD3304"/>
    <w:rsid w:val="00DD3306"/>
    <w:rsid w:val="00DD624C"/>
    <w:rsid w:val="00DD6881"/>
    <w:rsid w:val="00DD73F1"/>
    <w:rsid w:val="00DD7877"/>
    <w:rsid w:val="00DD7AA3"/>
    <w:rsid w:val="00DE048C"/>
    <w:rsid w:val="00DE0F45"/>
    <w:rsid w:val="00DE1297"/>
    <w:rsid w:val="00DE1435"/>
    <w:rsid w:val="00DE1511"/>
    <w:rsid w:val="00DE1E81"/>
    <w:rsid w:val="00DE2B57"/>
    <w:rsid w:val="00DE31E3"/>
    <w:rsid w:val="00DE4B31"/>
    <w:rsid w:val="00DE52D2"/>
    <w:rsid w:val="00DE5690"/>
    <w:rsid w:val="00DE5FEB"/>
    <w:rsid w:val="00DE71AD"/>
    <w:rsid w:val="00DF031D"/>
    <w:rsid w:val="00DF0AC9"/>
    <w:rsid w:val="00DF0C1F"/>
    <w:rsid w:val="00DF0EFF"/>
    <w:rsid w:val="00DF12C5"/>
    <w:rsid w:val="00DF1660"/>
    <w:rsid w:val="00DF24EC"/>
    <w:rsid w:val="00DF3D64"/>
    <w:rsid w:val="00DF5625"/>
    <w:rsid w:val="00DF5B60"/>
    <w:rsid w:val="00DF6027"/>
    <w:rsid w:val="00DF6051"/>
    <w:rsid w:val="00E00489"/>
    <w:rsid w:val="00E00EF4"/>
    <w:rsid w:val="00E011C5"/>
    <w:rsid w:val="00E03385"/>
    <w:rsid w:val="00E0391B"/>
    <w:rsid w:val="00E04202"/>
    <w:rsid w:val="00E053B0"/>
    <w:rsid w:val="00E062CE"/>
    <w:rsid w:val="00E067CC"/>
    <w:rsid w:val="00E07F8A"/>
    <w:rsid w:val="00E11A4B"/>
    <w:rsid w:val="00E122BB"/>
    <w:rsid w:val="00E12C02"/>
    <w:rsid w:val="00E13A13"/>
    <w:rsid w:val="00E13F3E"/>
    <w:rsid w:val="00E14115"/>
    <w:rsid w:val="00E1452E"/>
    <w:rsid w:val="00E16098"/>
    <w:rsid w:val="00E16527"/>
    <w:rsid w:val="00E20403"/>
    <w:rsid w:val="00E21C64"/>
    <w:rsid w:val="00E22C4D"/>
    <w:rsid w:val="00E2343F"/>
    <w:rsid w:val="00E2425B"/>
    <w:rsid w:val="00E24958"/>
    <w:rsid w:val="00E24BD2"/>
    <w:rsid w:val="00E25A55"/>
    <w:rsid w:val="00E25DCB"/>
    <w:rsid w:val="00E26635"/>
    <w:rsid w:val="00E27434"/>
    <w:rsid w:val="00E274C5"/>
    <w:rsid w:val="00E2759A"/>
    <w:rsid w:val="00E27D7C"/>
    <w:rsid w:val="00E308DD"/>
    <w:rsid w:val="00E308F6"/>
    <w:rsid w:val="00E3092D"/>
    <w:rsid w:val="00E31E65"/>
    <w:rsid w:val="00E3285B"/>
    <w:rsid w:val="00E32E03"/>
    <w:rsid w:val="00E32FA5"/>
    <w:rsid w:val="00E35697"/>
    <w:rsid w:val="00E35A3E"/>
    <w:rsid w:val="00E35FFB"/>
    <w:rsid w:val="00E3684B"/>
    <w:rsid w:val="00E36DA9"/>
    <w:rsid w:val="00E370F2"/>
    <w:rsid w:val="00E371FE"/>
    <w:rsid w:val="00E373DF"/>
    <w:rsid w:val="00E37B6C"/>
    <w:rsid w:val="00E4074C"/>
    <w:rsid w:val="00E41987"/>
    <w:rsid w:val="00E41A79"/>
    <w:rsid w:val="00E41D61"/>
    <w:rsid w:val="00E424EC"/>
    <w:rsid w:val="00E432ED"/>
    <w:rsid w:val="00E44B02"/>
    <w:rsid w:val="00E47985"/>
    <w:rsid w:val="00E50428"/>
    <w:rsid w:val="00E50771"/>
    <w:rsid w:val="00E512B0"/>
    <w:rsid w:val="00E51D7D"/>
    <w:rsid w:val="00E51F3E"/>
    <w:rsid w:val="00E52491"/>
    <w:rsid w:val="00E5447D"/>
    <w:rsid w:val="00E55EF3"/>
    <w:rsid w:val="00E600F3"/>
    <w:rsid w:val="00E60DB9"/>
    <w:rsid w:val="00E60F0B"/>
    <w:rsid w:val="00E61ADE"/>
    <w:rsid w:val="00E62179"/>
    <w:rsid w:val="00E62500"/>
    <w:rsid w:val="00E62BFA"/>
    <w:rsid w:val="00E63A0B"/>
    <w:rsid w:val="00E63F9C"/>
    <w:rsid w:val="00E65C37"/>
    <w:rsid w:val="00E701B1"/>
    <w:rsid w:val="00E70DBC"/>
    <w:rsid w:val="00E71292"/>
    <w:rsid w:val="00E7202B"/>
    <w:rsid w:val="00E72B28"/>
    <w:rsid w:val="00E72E63"/>
    <w:rsid w:val="00E72EBE"/>
    <w:rsid w:val="00E73DE8"/>
    <w:rsid w:val="00E7457F"/>
    <w:rsid w:val="00E75028"/>
    <w:rsid w:val="00E755B8"/>
    <w:rsid w:val="00E75768"/>
    <w:rsid w:val="00E7709E"/>
    <w:rsid w:val="00E77FDF"/>
    <w:rsid w:val="00E81A2F"/>
    <w:rsid w:val="00E82D3A"/>
    <w:rsid w:val="00E83CBE"/>
    <w:rsid w:val="00E84ACC"/>
    <w:rsid w:val="00E85064"/>
    <w:rsid w:val="00E8511E"/>
    <w:rsid w:val="00E85530"/>
    <w:rsid w:val="00E85E10"/>
    <w:rsid w:val="00E86471"/>
    <w:rsid w:val="00E86A38"/>
    <w:rsid w:val="00E86B69"/>
    <w:rsid w:val="00E87180"/>
    <w:rsid w:val="00E9041A"/>
    <w:rsid w:val="00E90497"/>
    <w:rsid w:val="00E92729"/>
    <w:rsid w:val="00E928C2"/>
    <w:rsid w:val="00E93524"/>
    <w:rsid w:val="00E95293"/>
    <w:rsid w:val="00E97046"/>
    <w:rsid w:val="00E97EE2"/>
    <w:rsid w:val="00EA0219"/>
    <w:rsid w:val="00EA156D"/>
    <w:rsid w:val="00EA261F"/>
    <w:rsid w:val="00EA2EFF"/>
    <w:rsid w:val="00EA3170"/>
    <w:rsid w:val="00EA32E6"/>
    <w:rsid w:val="00EA3E8C"/>
    <w:rsid w:val="00EA58A6"/>
    <w:rsid w:val="00EA5D62"/>
    <w:rsid w:val="00EA6B79"/>
    <w:rsid w:val="00EA72FE"/>
    <w:rsid w:val="00EA7AB9"/>
    <w:rsid w:val="00EA7B9B"/>
    <w:rsid w:val="00EB080C"/>
    <w:rsid w:val="00EB24CB"/>
    <w:rsid w:val="00EB336A"/>
    <w:rsid w:val="00EB46EE"/>
    <w:rsid w:val="00EB730B"/>
    <w:rsid w:val="00EB7D16"/>
    <w:rsid w:val="00EC0439"/>
    <w:rsid w:val="00EC046B"/>
    <w:rsid w:val="00EC16E4"/>
    <w:rsid w:val="00EC1AD2"/>
    <w:rsid w:val="00EC1DEE"/>
    <w:rsid w:val="00EC264C"/>
    <w:rsid w:val="00EC29B7"/>
    <w:rsid w:val="00EC2E5E"/>
    <w:rsid w:val="00EC33A9"/>
    <w:rsid w:val="00EC3D03"/>
    <w:rsid w:val="00EC4983"/>
    <w:rsid w:val="00EC5985"/>
    <w:rsid w:val="00EC6DA0"/>
    <w:rsid w:val="00ED00D9"/>
    <w:rsid w:val="00ED1125"/>
    <w:rsid w:val="00ED174A"/>
    <w:rsid w:val="00ED18A8"/>
    <w:rsid w:val="00ED2668"/>
    <w:rsid w:val="00ED2A6A"/>
    <w:rsid w:val="00ED337C"/>
    <w:rsid w:val="00ED3BEF"/>
    <w:rsid w:val="00ED40C4"/>
    <w:rsid w:val="00ED54C9"/>
    <w:rsid w:val="00ED5595"/>
    <w:rsid w:val="00ED5F2B"/>
    <w:rsid w:val="00ED646B"/>
    <w:rsid w:val="00ED6934"/>
    <w:rsid w:val="00ED7673"/>
    <w:rsid w:val="00ED7EA3"/>
    <w:rsid w:val="00EE1054"/>
    <w:rsid w:val="00EE190A"/>
    <w:rsid w:val="00EE1C70"/>
    <w:rsid w:val="00EE2B6C"/>
    <w:rsid w:val="00EE2D89"/>
    <w:rsid w:val="00EE3492"/>
    <w:rsid w:val="00EE48C0"/>
    <w:rsid w:val="00EE5594"/>
    <w:rsid w:val="00EE59D3"/>
    <w:rsid w:val="00EE608D"/>
    <w:rsid w:val="00EE62F5"/>
    <w:rsid w:val="00EF0EB5"/>
    <w:rsid w:val="00EF2099"/>
    <w:rsid w:val="00EF2430"/>
    <w:rsid w:val="00EF25A2"/>
    <w:rsid w:val="00EF30AD"/>
    <w:rsid w:val="00EF498E"/>
    <w:rsid w:val="00EF4A17"/>
    <w:rsid w:val="00EF57EB"/>
    <w:rsid w:val="00EF5C27"/>
    <w:rsid w:val="00EF6D18"/>
    <w:rsid w:val="00EF7A5E"/>
    <w:rsid w:val="00F00DA2"/>
    <w:rsid w:val="00F0154D"/>
    <w:rsid w:val="00F0253F"/>
    <w:rsid w:val="00F02C1D"/>
    <w:rsid w:val="00F02DA4"/>
    <w:rsid w:val="00F0424B"/>
    <w:rsid w:val="00F0437B"/>
    <w:rsid w:val="00F04B3F"/>
    <w:rsid w:val="00F052E3"/>
    <w:rsid w:val="00F1072E"/>
    <w:rsid w:val="00F10741"/>
    <w:rsid w:val="00F10DBB"/>
    <w:rsid w:val="00F1153D"/>
    <w:rsid w:val="00F11854"/>
    <w:rsid w:val="00F11F80"/>
    <w:rsid w:val="00F128DA"/>
    <w:rsid w:val="00F131D8"/>
    <w:rsid w:val="00F131E4"/>
    <w:rsid w:val="00F140F4"/>
    <w:rsid w:val="00F15570"/>
    <w:rsid w:val="00F17920"/>
    <w:rsid w:val="00F202F5"/>
    <w:rsid w:val="00F20694"/>
    <w:rsid w:val="00F217FE"/>
    <w:rsid w:val="00F23200"/>
    <w:rsid w:val="00F239D4"/>
    <w:rsid w:val="00F23A88"/>
    <w:rsid w:val="00F24413"/>
    <w:rsid w:val="00F24E87"/>
    <w:rsid w:val="00F259C3"/>
    <w:rsid w:val="00F26480"/>
    <w:rsid w:val="00F274B0"/>
    <w:rsid w:val="00F27A0D"/>
    <w:rsid w:val="00F30873"/>
    <w:rsid w:val="00F308C1"/>
    <w:rsid w:val="00F31526"/>
    <w:rsid w:val="00F3226C"/>
    <w:rsid w:val="00F32579"/>
    <w:rsid w:val="00F33117"/>
    <w:rsid w:val="00F334E0"/>
    <w:rsid w:val="00F34499"/>
    <w:rsid w:val="00F3622F"/>
    <w:rsid w:val="00F42CCF"/>
    <w:rsid w:val="00F4368A"/>
    <w:rsid w:val="00F4444E"/>
    <w:rsid w:val="00F45110"/>
    <w:rsid w:val="00F45E1A"/>
    <w:rsid w:val="00F46050"/>
    <w:rsid w:val="00F460DA"/>
    <w:rsid w:val="00F46E97"/>
    <w:rsid w:val="00F47575"/>
    <w:rsid w:val="00F4757B"/>
    <w:rsid w:val="00F5098B"/>
    <w:rsid w:val="00F511E8"/>
    <w:rsid w:val="00F51B78"/>
    <w:rsid w:val="00F51DC8"/>
    <w:rsid w:val="00F53760"/>
    <w:rsid w:val="00F542D7"/>
    <w:rsid w:val="00F548DB"/>
    <w:rsid w:val="00F54FF3"/>
    <w:rsid w:val="00F563EF"/>
    <w:rsid w:val="00F566F9"/>
    <w:rsid w:val="00F60475"/>
    <w:rsid w:val="00F605EA"/>
    <w:rsid w:val="00F616F7"/>
    <w:rsid w:val="00F61AB4"/>
    <w:rsid w:val="00F622B9"/>
    <w:rsid w:val="00F6274A"/>
    <w:rsid w:val="00F63A26"/>
    <w:rsid w:val="00F647DB"/>
    <w:rsid w:val="00F65E23"/>
    <w:rsid w:val="00F65ED5"/>
    <w:rsid w:val="00F65F0C"/>
    <w:rsid w:val="00F663FD"/>
    <w:rsid w:val="00F67A8E"/>
    <w:rsid w:val="00F7077F"/>
    <w:rsid w:val="00F70C4D"/>
    <w:rsid w:val="00F70CAB"/>
    <w:rsid w:val="00F7219F"/>
    <w:rsid w:val="00F72422"/>
    <w:rsid w:val="00F72429"/>
    <w:rsid w:val="00F728BB"/>
    <w:rsid w:val="00F733F3"/>
    <w:rsid w:val="00F75B5D"/>
    <w:rsid w:val="00F81202"/>
    <w:rsid w:val="00F81845"/>
    <w:rsid w:val="00F81A72"/>
    <w:rsid w:val="00F81FF9"/>
    <w:rsid w:val="00F82573"/>
    <w:rsid w:val="00F826D4"/>
    <w:rsid w:val="00F82826"/>
    <w:rsid w:val="00F83A7E"/>
    <w:rsid w:val="00F83B63"/>
    <w:rsid w:val="00F85EA5"/>
    <w:rsid w:val="00F8629E"/>
    <w:rsid w:val="00F907DE"/>
    <w:rsid w:val="00F9120F"/>
    <w:rsid w:val="00F94FAC"/>
    <w:rsid w:val="00F95511"/>
    <w:rsid w:val="00F95723"/>
    <w:rsid w:val="00F95976"/>
    <w:rsid w:val="00F95C51"/>
    <w:rsid w:val="00F95F7D"/>
    <w:rsid w:val="00F96615"/>
    <w:rsid w:val="00F96830"/>
    <w:rsid w:val="00F9726F"/>
    <w:rsid w:val="00F97A10"/>
    <w:rsid w:val="00F97B07"/>
    <w:rsid w:val="00FA032B"/>
    <w:rsid w:val="00FA0ED6"/>
    <w:rsid w:val="00FA17B6"/>
    <w:rsid w:val="00FA180D"/>
    <w:rsid w:val="00FA235C"/>
    <w:rsid w:val="00FA2D3E"/>
    <w:rsid w:val="00FA690C"/>
    <w:rsid w:val="00FA70CC"/>
    <w:rsid w:val="00FA727F"/>
    <w:rsid w:val="00FA77D6"/>
    <w:rsid w:val="00FA7C35"/>
    <w:rsid w:val="00FB04AA"/>
    <w:rsid w:val="00FB0647"/>
    <w:rsid w:val="00FB1160"/>
    <w:rsid w:val="00FB1D5D"/>
    <w:rsid w:val="00FB1ED3"/>
    <w:rsid w:val="00FB29C1"/>
    <w:rsid w:val="00FB2C76"/>
    <w:rsid w:val="00FB44F2"/>
    <w:rsid w:val="00FB5223"/>
    <w:rsid w:val="00FB5A7B"/>
    <w:rsid w:val="00FB5F02"/>
    <w:rsid w:val="00FB6A95"/>
    <w:rsid w:val="00FB7F5F"/>
    <w:rsid w:val="00FC0312"/>
    <w:rsid w:val="00FC197E"/>
    <w:rsid w:val="00FC1A18"/>
    <w:rsid w:val="00FC1F3D"/>
    <w:rsid w:val="00FC2C40"/>
    <w:rsid w:val="00FC36AA"/>
    <w:rsid w:val="00FC3E66"/>
    <w:rsid w:val="00FC5D5E"/>
    <w:rsid w:val="00FC5E1F"/>
    <w:rsid w:val="00FC6C6D"/>
    <w:rsid w:val="00FC729F"/>
    <w:rsid w:val="00FC7451"/>
    <w:rsid w:val="00FC7C36"/>
    <w:rsid w:val="00FC7D57"/>
    <w:rsid w:val="00FD1064"/>
    <w:rsid w:val="00FD15D0"/>
    <w:rsid w:val="00FD1F5F"/>
    <w:rsid w:val="00FD2416"/>
    <w:rsid w:val="00FD2A56"/>
    <w:rsid w:val="00FD2CE8"/>
    <w:rsid w:val="00FD2E03"/>
    <w:rsid w:val="00FD4962"/>
    <w:rsid w:val="00FD5049"/>
    <w:rsid w:val="00FD5C63"/>
    <w:rsid w:val="00FD6A52"/>
    <w:rsid w:val="00FD7A59"/>
    <w:rsid w:val="00FD7FED"/>
    <w:rsid w:val="00FE03A9"/>
    <w:rsid w:val="00FE0EC9"/>
    <w:rsid w:val="00FE1BEE"/>
    <w:rsid w:val="00FE31DA"/>
    <w:rsid w:val="00FE3B70"/>
    <w:rsid w:val="00FE3CE3"/>
    <w:rsid w:val="00FE5165"/>
    <w:rsid w:val="00FE536F"/>
    <w:rsid w:val="00FE5A37"/>
    <w:rsid w:val="00FE6EB1"/>
    <w:rsid w:val="00FF1298"/>
    <w:rsid w:val="00FF14C1"/>
    <w:rsid w:val="00FF1FDE"/>
    <w:rsid w:val="00FF27D0"/>
    <w:rsid w:val="00FF2B90"/>
    <w:rsid w:val="00FF33E7"/>
    <w:rsid w:val="00FF35EB"/>
    <w:rsid w:val="00FF3DB9"/>
    <w:rsid w:val="00FF4F5C"/>
    <w:rsid w:val="00FF71A3"/>
    <w:rsid w:val="00FF7415"/>
    <w:rsid w:val="00FF76E3"/>
    <w:rsid w:val="00FF7A1F"/>
    <w:rsid w:val="00FF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10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4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etnod32.ru/.ml" TargetMode="External"/><Relationship Id="rId4" Type="http://schemas.openxmlformats.org/officeDocument/2006/relationships/hyperlink" Target="http://srclick.ru/l_ru/delete.html?q=06UUOS00001vj68Ye7c8409d0007D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</TotalTime>
  <Pages>3</Pages>
  <Words>1045</Words>
  <Characters>5960</Characters>
  <Application>Microsoft Office Outlook</Application>
  <DocSecurity>0</DocSecurity>
  <Lines>0</Lines>
  <Paragraphs>0</Paragraphs>
  <ScaleCrop>false</ScaleCrop>
  <Company>Упр.обр.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ПуховаМЮ</cp:lastModifiedBy>
  <cp:revision>4</cp:revision>
  <dcterms:created xsi:type="dcterms:W3CDTF">2013-09-10T04:39:00Z</dcterms:created>
  <dcterms:modified xsi:type="dcterms:W3CDTF">2013-09-11T06:55:00Z</dcterms:modified>
</cp:coreProperties>
</file>